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42920C" w14:textId="2D1894FE" w:rsidR="00407AD9" w:rsidRDefault="00407AD9" w:rsidP="00CE7E1A">
      <w:pPr>
        <w:pStyle w:val="Kop4"/>
        <w:tabs>
          <w:tab w:val="left" w:pos="0"/>
          <w:tab w:val="left" w:pos="1985"/>
        </w:tabs>
      </w:pPr>
      <w:bookmarkStart w:id="0" w:name="_Toc309418497"/>
      <w:bookmarkStart w:id="1" w:name="_Toc310592814"/>
      <w:bookmarkStart w:id="2" w:name="_Toc382297229"/>
      <w:bookmarkStart w:id="3" w:name="_Toc238456830"/>
      <w:bookmarkStart w:id="4" w:name="_Toc262734618"/>
      <w:bookmarkStart w:id="5" w:name="_Toc297578991"/>
      <w:bookmarkStart w:id="6" w:name="_GoBack"/>
      <w:bookmarkEnd w:id="6"/>
      <w:r w:rsidRPr="004D0A01">
        <w:t xml:space="preserve">Bijlage </w:t>
      </w:r>
      <w:r w:rsidR="005D446F">
        <w:t>4</w:t>
      </w:r>
      <w:r>
        <w:t xml:space="preserve">: </w:t>
      </w:r>
      <w:r>
        <w:tab/>
        <w:t>Format Projectreferentie</w:t>
      </w:r>
      <w:bookmarkEnd w:id="0"/>
      <w:bookmarkEnd w:id="1"/>
      <w:bookmarkEnd w:id="2"/>
    </w:p>
    <w:p w14:paraId="01E9BA18" w14:textId="77777777" w:rsidR="00407AD9" w:rsidRDefault="00407AD9" w:rsidP="00407AD9">
      <w:pPr>
        <w:tabs>
          <w:tab w:val="clear" w:pos="680"/>
          <w:tab w:val="left" w:pos="0"/>
        </w:tabs>
        <w:ind w:left="0"/>
      </w:pPr>
    </w:p>
    <w:p w14:paraId="7E94D520" w14:textId="0ED33B7F" w:rsidR="00407AD9" w:rsidRPr="00BE0668" w:rsidRDefault="00407AD9" w:rsidP="00407AD9">
      <w:pPr>
        <w:tabs>
          <w:tab w:val="clear" w:pos="680"/>
          <w:tab w:val="left" w:pos="0"/>
        </w:tabs>
        <w:ind w:left="0"/>
        <w:rPr>
          <w:b/>
        </w:rPr>
      </w:pPr>
      <w:r>
        <w:br w:type="page"/>
      </w:r>
      <w:r w:rsidR="001414F8">
        <w:rPr>
          <w:b/>
        </w:rPr>
        <w:lastRenderedPageBreak/>
        <w:t>Format referentieproject</w:t>
      </w:r>
    </w:p>
    <w:p w14:paraId="2EC1257D" w14:textId="77777777" w:rsidR="00407AD9" w:rsidRDefault="00407AD9" w:rsidP="00407AD9">
      <w:pPr>
        <w:tabs>
          <w:tab w:val="clear" w:pos="680"/>
          <w:tab w:val="left" w:pos="0"/>
        </w:tabs>
        <w:ind w:left="0"/>
      </w:pPr>
    </w:p>
    <w:p w14:paraId="42C7F65D" w14:textId="41586B82" w:rsidR="00407AD9" w:rsidRPr="00BE0668" w:rsidRDefault="00407AD9" w:rsidP="00407AD9">
      <w:pPr>
        <w:tabs>
          <w:tab w:val="clear" w:pos="680"/>
          <w:tab w:val="left" w:pos="0"/>
        </w:tabs>
        <w:ind w:left="0"/>
        <w:rPr>
          <w:u w:val="single"/>
        </w:rPr>
      </w:pPr>
      <w:r w:rsidRPr="00BE0668">
        <w:rPr>
          <w:u w:val="single"/>
        </w:rPr>
        <w:t>Projectrefere</w:t>
      </w:r>
      <w:r w:rsidR="00577B45">
        <w:rPr>
          <w:u w:val="single"/>
        </w:rPr>
        <w:t>ntie</w:t>
      </w:r>
    </w:p>
    <w:p w14:paraId="0C433258" w14:textId="77777777" w:rsidR="00407AD9" w:rsidRDefault="00407AD9" w:rsidP="00407AD9">
      <w:pPr>
        <w:tabs>
          <w:tab w:val="clear" w:pos="680"/>
          <w:tab w:val="left" w:pos="0"/>
        </w:tabs>
        <w:ind w:left="0"/>
      </w:pPr>
    </w:p>
    <w:tbl>
      <w:tblPr>
        <w:tblW w:w="9923" w:type="dxa"/>
        <w:tblInd w:w="108" w:type="dxa"/>
        <w:tblLook w:val="0000" w:firstRow="0" w:lastRow="0" w:firstColumn="0" w:lastColumn="0" w:noHBand="0" w:noVBand="0"/>
      </w:tblPr>
      <w:tblGrid>
        <w:gridCol w:w="4253"/>
        <w:gridCol w:w="5670"/>
      </w:tblGrid>
      <w:tr w:rsidR="00407AD9" w:rsidRPr="00703FBB" w14:paraId="0AF2CEB9" w14:textId="77777777" w:rsidTr="00407AD9">
        <w:trPr>
          <w:trHeight w:val="375"/>
        </w:trPr>
        <w:tc>
          <w:tcPr>
            <w:tcW w:w="4253" w:type="dxa"/>
            <w:shd w:val="clear" w:color="auto" w:fill="92CDDC"/>
            <w:vAlign w:val="center"/>
          </w:tcPr>
          <w:p w14:paraId="08EF044F" w14:textId="77777777" w:rsidR="00407AD9" w:rsidRPr="00DF7695" w:rsidRDefault="00407AD9" w:rsidP="00407AD9">
            <w:pPr>
              <w:tabs>
                <w:tab w:val="clear" w:pos="680"/>
              </w:tabs>
              <w:ind w:left="171"/>
              <w:rPr>
                <w:rFonts w:cs="Arial"/>
                <w:b/>
                <w:bCs/>
                <w:sz w:val="20"/>
              </w:rPr>
            </w:pPr>
            <w:r w:rsidRPr="00DF7695">
              <w:rPr>
                <w:b/>
                <w:sz w:val="20"/>
              </w:rPr>
              <w:t>Vraag</w:t>
            </w:r>
          </w:p>
        </w:tc>
        <w:tc>
          <w:tcPr>
            <w:tcW w:w="5670" w:type="dxa"/>
            <w:shd w:val="clear" w:color="auto" w:fill="92CDDC"/>
            <w:vAlign w:val="center"/>
          </w:tcPr>
          <w:p w14:paraId="5484EFDD" w14:textId="77777777" w:rsidR="00407AD9" w:rsidRPr="00DF7695" w:rsidRDefault="00407AD9" w:rsidP="00407AD9">
            <w:pPr>
              <w:tabs>
                <w:tab w:val="clear" w:pos="680"/>
              </w:tabs>
              <w:ind w:left="317"/>
              <w:rPr>
                <w:rFonts w:cs="Arial"/>
                <w:b/>
                <w:sz w:val="20"/>
              </w:rPr>
            </w:pPr>
            <w:r w:rsidRPr="00DF7695">
              <w:rPr>
                <w:rFonts w:cs="Arial"/>
                <w:b/>
                <w:sz w:val="20"/>
              </w:rPr>
              <w:t>Antwoord</w:t>
            </w:r>
          </w:p>
        </w:tc>
      </w:tr>
      <w:tr w:rsidR="00407AD9" w:rsidRPr="00703FBB" w14:paraId="454B3CF5" w14:textId="77777777" w:rsidTr="00407AD9">
        <w:trPr>
          <w:trHeight w:val="375"/>
        </w:trPr>
        <w:tc>
          <w:tcPr>
            <w:tcW w:w="4253" w:type="dxa"/>
            <w:tcBorders>
              <w:bottom w:val="dashed" w:sz="2" w:space="0" w:color="BFBFBF" w:themeColor="background1" w:themeShade="BF"/>
            </w:tcBorders>
            <w:shd w:val="clear" w:color="auto" w:fill="auto"/>
            <w:vAlign w:val="center"/>
          </w:tcPr>
          <w:p w14:paraId="1FF15617" w14:textId="77777777" w:rsidR="00407AD9" w:rsidRPr="00577B45" w:rsidRDefault="00407AD9" w:rsidP="00407AD9">
            <w:pPr>
              <w:pStyle w:val="Geenafstand"/>
              <w:tabs>
                <w:tab w:val="clear" w:pos="284"/>
                <w:tab w:val="left" w:pos="171"/>
              </w:tabs>
              <w:ind w:left="171"/>
              <w:jc w:val="left"/>
              <w:rPr>
                <w:sz w:val="20"/>
              </w:rPr>
            </w:pPr>
            <w:r w:rsidRPr="00577B45">
              <w:rPr>
                <w:sz w:val="20"/>
              </w:rPr>
              <w:t>Projectnaam</w:t>
            </w:r>
          </w:p>
        </w:tc>
        <w:tc>
          <w:tcPr>
            <w:tcW w:w="5670" w:type="dxa"/>
            <w:tcBorders>
              <w:bottom w:val="dashed" w:sz="2" w:space="0" w:color="BFBFBF" w:themeColor="background1" w:themeShade="BF"/>
            </w:tcBorders>
            <w:shd w:val="clear" w:color="auto" w:fill="auto"/>
            <w:vAlign w:val="center"/>
          </w:tcPr>
          <w:p w14:paraId="088083C1" w14:textId="77777777" w:rsidR="00407AD9" w:rsidRPr="00BB2640" w:rsidRDefault="00407AD9" w:rsidP="00407AD9">
            <w:pPr>
              <w:pStyle w:val="Geenafstand"/>
              <w:tabs>
                <w:tab w:val="clear" w:pos="284"/>
              </w:tabs>
              <w:ind w:left="317"/>
              <w:rPr>
                <w:rFonts w:cs="Arial"/>
                <w:szCs w:val="18"/>
              </w:rPr>
            </w:pPr>
          </w:p>
        </w:tc>
      </w:tr>
      <w:tr w:rsidR="00407AD9" w:rsidRPr="00703FBB" w14:paraId="1E16E5F0" w14:textId="77777777" w:rsidTr="00407AD9">
        <w:trPr>
          <w:trHeight w:val="375"/>
        </w:trPr>
        <w:tc>
          <w:tcPr>
            <w:tcW w:w="4253" w:type="dxa"/>
            <w:tcBorders>
              <w:top w:val="dashed" w:sz="2" w:space="0" w:color="BFBFBF" w:themeColor="background1" w:themeShade="BF"/>
              <w:bottom w:val="dashed" w:sz="2" w:space="0" w:color="BFBFBF" w:themeColor="background1" w:themeShade="BF"/>
            </w:tcBorders>
            <w:shd w:val="clear" w:color="auto" w:fill="auto"/>
            <w:vAlign w:val="center"/>
          </w:tcPr>
          <w:p w14:paraId="726E6588" w14:textId="77777777" w:rsidR="00407AD9" w:rsidRPr="00577B45" w:rsidRDefault="00407AD9" w:rsidP="00407AD9">
            <w:pPr>
              <w:pStyle w:val="Geenafstand"/>
              <w:tabs>
                <w:tab w:val="clear" w:pos="284"/>
                <w:tab w:val="left" w:pos="171"/>
              </w:tabs>
              <w:ind w:left="171"/>
              <w:jc w:val="left"/>
              <w:rPr>
                <w:sz w:val="20"/>
              </w:rPr>
            </w:pPr>
            <w:r w:rsidRPr="00577B45">
              <w:rPr>
                <w:sz w:val="20"/>
              </w:rPr>
              <w:t>Plaats van uitvoering</w:t>
            </w:r>
          </w:p>
        </w:tc>
        <w:tc>
          <w:tcPr>
            <w:tcW w:w="5670" w:type="dxa"/>
            <w:tcBorders>
              <w:top w:val="dashed" w:sz="2" w:space="0" w:color="BFBFBF" w:themeColor="background1" w:themeShade="BF"/>
              <w:bottom w:val="dashed" w:sz="2" w:space="0" w:color="BFBFBF" w:themeColor="background1" w:themeShade="BF"/>
            </w:tcBorders>
            <w:shd w:val="clear" w:color="auto" w:fill="auto"/>
            <w:vAlign w:val="center"/>
          </w:tcPr>
          <w:p w14:paraId="103A0D24" w14:textId="77777777" w:rsidR="00407AD9" w:rsidRPr="0050499B" w:rsidRDefault="00407AD9" w:rsidP="00407AD9">
            <w:pPr>
              <w:pStyle w:val="Geenafstand"/>
              <w:tabs>
                <w:tab w:val="clear" w:pos="284"/>
              </w:tabs>
              <w:ind w:left="317"/>
            </w:pPr>
          </w:p>
        </w:tc>
      </w:tr>
      <w:tr w:rsidR="00407AD9" w:rsidRPr="00703FBB" w14:paraId="21757A9A" w14:textId="77777777" w:rsidTr="00407AD9">
        <w:trPr>
          <w:trHeight w:val="375"/>
        </w:trPr>
        <w:tc>
          <w:tcPr>
            <w:tcW w:w="4253" w:type="dxa"/>
            <w:tcBorders>
              <w:top w:val="dashed" w:sz="2" w:space="0" w:color="BFBFBF" w:themeColor="background1" w:themeShade="BF"/>
              <w:bottom w:val="dashed" w:sz="2" w:space="0" w:color="BFBFBF" w:themeColor="background1" w:themeShade="BF"/>
            </w:tcBorders>
            <w:shd w:val="clear" w:color="auto" w:fill="auto"/>
            <w:vAlign w:val="center"/>
          </w:tcPr>
          <w:p w14:paraId="6F7FE314" w14:textId="77777777" w:rsidR="00407AD9" w:rsidRPr="00577B45" w:rsidRDefault="00407AD9" w:rsidP="00407AD9">
            <w:pPr>
              <w:pStyle w:val="Geenafstand"/>
              <w:tabs>
                <w:tab w:val="clear" w:pos="284"/>
                <w:tab w:val="left" w:pos="171"/>
              </w:tabs>
              <w:ind w:left="171"/>
              <w:jc w:val="left"/>
              <w:rPr>
                <w:sz w:val="20"/>
              </w:rPr>
            </w:pPr>
            <w:r w:rsidRPr="00577B45">
              <w:rPr>
                <w:sz w:val="20"/>
              </w:rPr>
              <w:t>Omschrijving van de Opdracht</w:t>
            </w:r>
          </w:p>
        </w:tc>
        <w:tc>
          <w:tcPr>
            <w:tcW w:w="5670" w:type="dxa"/>
            <w:tcBorders>
              <w:top w:val="dashed" w:sz="2" w:space="0" w:color="BFBFBF" w:themeColor="background1" w:themeShade="BF"/>
              <w:bottom w:val="dashed" w:sz="2" w:space="0" w:color="BFBFBF" w:themeColor="background1" w:themeShade="BF"/>
            </w:tcBorders>
            <w:shd w:val="clear" w:color="auto" w:fill="auto"/>
            <w:vAlign w:val="center"/>
          </w:tcPr>
          <w:p w14:paraId="18376DA1" w14:textId="77777777" w:rsidR="00407AD9" w:rsidRPr="0050499B" w:rsidRDefault="00407AD9" w:rsidP="00407AD9">
            <w:pPr>
              <w:pStyle w:val="Geenafstand"/>
              <w:tabs>
                <w:tab w:val="clear" w:pos="284"/>
              </w:tabs>
              <w:ind w:left="317"/>
            </w:pPr>
          </w:p>
        </w:tc>
      </w:tr>
      <w:tr w:rsidR="00407AD9" w:rsidRPr="00703FBB" w14:paraId="766F5953" w14:textId="77777777" w:rsidTr="00407AD9">
        <w:trPr>
          <w:trHeight w:val="375"/>
        </w:trPr>
        <w:tc>
          <w:tcPr>
            <w:tcW w:w="4253" w:type="dxa"/>
            <w:tcBorders>
              <w:top w:val="dashed" w:sz="2" w:space="0" w:color="BFBFBF" w:themeColor="background1" w:themeShade="BF"/>
              <w:bottom w:val="dashed" w:sz="2" w:space="0" w:color="BFBFBF" w:themeColor="background1" w:themeShade="BF"/>
            </w:tcBorders>
            <w:shd w:val="clear" w:color="auto" w:fill="auto"/>
            <w:vAlign w:val="center"/>
          </w:tcPr>
          <w:p w14:paraId="32ED39DE" w14:textId="77777777" w:rsidR="00407AD9" w:rsidRPr="00577B45" w:rsidRDefault="00407AD9" w:rsidP="00407AD9">
            <w:pPr>
              <w:pStyle w:val="Geenafstand"/>
              <w:tabs>
                <w:tab w:val="clear" w:pos="284"/>
                <w:tab w:val="left" w:pos="171"/>
              </w:tabs>
              <w:ind w:left="171"/>
              <w:jc w:val="left"/>
              <w:rPr>
                <w:sz w:val="20"/>
              </w:rPr>
            </w:pPr>
            <w:r w:rsidRPr="00577B45">
              <w:rPr>
                <w:sz w:val="20"/>
              </w:rPr>
              <w:t>Naam Opdrachtgever</w:t>
            </w:r>
          </w:p>
        </w:tc>
        <w:tc>
          <w:tcPr>
            <w:tcW w:w="5670" w:type="dxa"/>
            <w:tcBorders>
              <w:top w:val="dashed" w:sz="2" w:space="0" w:color="BFBFBF" w:themeColor="background1" w:themeShade="BF"/>
              <w:bottom w:val="dashed" w:sz="2" w:space="0" w:color="BFBFBF" w:themeColor="background1" w:themeShade="BF"/>
            </w:tcBorders>
            <w:shd w:val="clear" w:color="auto" w:fill="auto"/>
            <w:vAlign w:val="center"/>
          </w:tcPr>
          <w:p w14:paraId="51D1BDE8" w14:textId="77777777" w:rsidR="00407AD9" w:rsidRPr="0050499B" w:rsidRDefault="00407AD9" w:rsidP="00407AD9">
            <w:pPr>
              <w:pStyle w:val="Geenafstand"/>
              <w:tabs>
                <w:tab w:val="clear" w:pos="284"/>
              </w:tabs>
              <w:ind w:left="317"/>
              <w:rPr>
                <w:rFonts w:cs="Arial"/>
                <w:szCs w:val="18"/>
              </w:rPr>
            </w:pPr>
          </w:p>
        </w:tc>
      </w:tr>
      <w:tr w:rsidR="00407AD9" w:rsidRPr="00703FBB" w14:paraId="49E9D859" w14:textId="77777777" w:rsidTr="00407AD9">
        <w:trPr>
          <w:trHeight w:val="375"/>
        </w:trPr>
        <w:tc>
          <w:tcPr>
            <w:tcW w:w="4253" w:type="dxa"/>
            <w:tcBorders>
              <w:top w:val="dashed" w:sz="2" w:space="0" w:color="BFBFBF" w:themeColor="background1" w:themeShade="BF"/>
              <w:bottom w:val="dashed" w:sz="2" w:space="0" w:color="BFBFBF" w:themeColor="background1" w:themeShade="BF"/>
            </w:tcBorders>
            <w:shd w:val="clear" w:color="auto" w:fill="auto"/>
            <w:vAlign w:val="center"/>
          </w:tcPr>
          <w:p w14:paraId="28C2C282" w14:textId="77777777" w:rsidR="00407AD9" w:rsidRPr="00577B45" w:rsidRDefault="00407AD9" w:rsidP="00407AD9">
            <w:pPr>
              <w:pStyle w:val="Geenafstand"/>
              <w:tabs>
                <w:tab w:val="clear" w:pos="284"/>
                <w:tab w:val="left" w:pos="171"/>
              </w:tabs>
              <w:ind w:left="171"/>
              <w:jc w:val="left"/>
              <w:rPr>
                <w:sz w:val="20"/>
              </w:rPr>
            </w:pPr>
            <w:r w:rsidRPr="00577B45">
              <w:rPr>
                <w:sz w:val="20"/>
              </w:rPr>
              <w:t>NAW-gegevens contactpersoon Opdrachtgever inclusief telefoonnummer</w:t>
            </w:r>
          </w:p>
        </w:tc>
        <w:tc>
          <w:tcPr>
            <w:tcW w:w="5670" w:type="dxa"/>
            <w:tcBorders>
              <w:top w:val="dashed" w:sz="2" w:space="0" w:color="BFBFBF" w:themeColor="background1" w:themeShade="BF"/>
              <w:bottom w:val="dashed" w:sz="2" w:space="0" w:color="BFBFBF" w:themeColor="background1" w:themeShade="BF"/>
            </w:tcBorders>
            <w:shd w:val="clear" w:color="auto" w:fill="auto"/>
            <w:vAlign w:val="center"/>
          </w:tcPr>
          <w:p w14:paraId="52ACCAB8" w14:textId="77777777" w:rsidR="00407AD9" w:rsidRPr="001414F8" w:rsidRDefault="00407AD9" w:rsidP="00407AD9">
            <w:pPr>
              <w:pStyle w:val="Geenafstand"/>
              <w:tabs>
                <w:tab w:val="clear" w:pos="284"/>
              </w:tabs>
              <w:ind w:left="317"/>
              <w:rPr>
                <w:rFonts w:cs="Arial"/>
                <w:szCs w:val="18"/>
              </w:rPr>
            </w:pPr>
          </w:p>
        </w:tc>
      </w:tr>
      <w:tr w:rsidR="00407AD9" w:rsidRPr="00703FBB" w14:paraId="28E8672D" w14:textId="77777777" w:rsidTr="00407AD9">
        <w:trPr>
          <w:trHeight w:val="375"/>
        </w:trPr>
        <w:tc>
          <w:tcPr>
            <w:tcW w:w="4253" w:type="dxa"/>
            <w:tcBorders>
              <w:top w:val="dashed" w:sz="2" w:space="0" w:color="BFBFBF" w:themeColor="background1" w:themeShade="BF"/>
              <w:bottom w:val="dashed" w:sz="2" w:space="0" w:color="BFBFBF" w:themeColor="background1" w:themeShade="BF"/>
            </w:tcBorders>
            <w:shd w:val="clear" w:color="auto" w:fill="auto"/>
            <w:vAlign w:val="center"/>
          </w:tcPr>
          <w:p w14:paraId="2B1DB091" w14:textId="77777777" w:rsidR="00407AD9" w:rsidRPr="00577B45" w:rsidRDefault="00407AD9" w:rsidP="00407AD9">
            <w:pPr>
              <w:pStyle w:val="Geenafstand"/>
              <w:tabs>
                <w:tab w:val="clear" w:pos="284"/>
                <w:tab w:val="left" w:pos="171"/>
              </w:tabs>
              <w:ind w:left="171"/>
              <w:jc w:val="left"/>
              <w:rPr>
                <w:sz w:val="20"/>
              </w:rPr>
            </w:pPr>
            <w:r w:rsidRPr="00577B45">
              <w:rPr>
                <w:sz w:val="20"/>
              </w:rPr>
              <w:t>Datum van oplevering Opdracht</w:t>
            </w:r>
          </w:p>
        </w:tc>
        <w:tc>
          <w:tcPr>
            <w:tcW w:w="5670" w:type="dxa"/>
            <w:tcBorders>
              <w:top w:val="dashed" w:sz="2" w:space="0" w:color="BFBFBF" w:themeColor="background1" w:themeShade="BF"/>
              <w:bottom w:val="dashed" w:sz="2" w:space="0" w:color="BFBFBF" w:themeColor="background1" w:themeShade="BF"/>
            </w:tcBorders>
            <w:shd w:val="clear" w:color="auto" w:fill="auto"/>
            <w:vAlign w:val="center"/>
          </w:tcPr>
          <w:p w14:paraId="2D0B632C" w14:textId="77777777" w:rsidR="00407AD9" w:rsidRPr="0050499B" w:rsidRDefault="00407AD9" w:rsidP="00407AD9">
            <w:pPr>
              <w:pStyle w:val="Geenafstand"/>
              <w:tabs>
                <w:tab w:val="clear" w:pos="284"/>
              </w:tabs>
              <w:ind w:left="317"/>
            </w:pPr>
          </w:p>
        </w:tc>
      </w:tr>
      <w:tr w:rsidR="00407AD9" w:rsidRPr="00703FBB" w14:paraId="08D381A9" w14:textId="77777777" w:rsidTr="00407AD9">
        <w:trPr>
          <w:trHeight w:val="375"/>
        </w:trPr>
        <w:tc>
          <w:tcPr>
            <w:tcW w:w="4253" w:type="dxa"/>
            <w:tcBorders>
              <w:top w:val="dashed" w:sz="2" w:space="0" w:color="BFBFBF" w:themeColor="background1" w:themeShade="BF"/>
              <w:bottom w:val="dashed" w:sz="2" w:space="0" w:color="BFBFBF" w:themeColor="background1" w:themeShade="BF"/>
            </w:tcBorders>
            <w:shd w:val="clear" w:color="auto" w:fill="auto"/>
            <w:vAlign w:val="center"/>
          </w:tcPr>
          <w:p w14:paraId="424F25B6" w14:textId="77777777" w:rsidR="00407AD9" w:rsidRPr="00577B45" w:rsidRDefault="00407AD9" w:rsidP="00407AD9">
            <w:pPr>
              <w:pStyle w:val="Geenafstand"/>
              <w:tabs>
                <w:tab w:val="clear" w:pos="284"/>
                <w:tab w:val="left" w:pos="171"/>
              </w:tabs>
              <w:ind w:left="171"/>
              <w:jc w:val="left"/>
              <w:rPr>
                <w:sz w:val="20"/>
              </w:rPr>
            </w:pPr>
            <w:r w:rsidRPr="00577B45">
              <w:rPr>
                <w:sz w:val="20"/>
              </w:rPr>
              <w:t>Hiermee wordt voldaan aan referentie-eis</w:t>
            </w:r>
          </w:p>
        </w:tc>
        <w:tc>
          <w:tcPr>
            <w:tcW w:w="5670" w:type="dxa"/>
            <w:tcBorders>
              <w:top w:val="dashed" w:sz="2" w:space="0" w:color="BFBFBF" w:themeColor="background1" w:themeShade="BF"/>
              <w:bottom w:val="dashed" w:sz="2" w:space="0" w:color="BFBFBF" w:themeColor="background1" w:themeShade="BF"/>
            </w:tcBorders>
            <w:shd w:val="clear" w:color="auto" w:fill="auto"/>
          </w:tcPr>
          <w:p w14:paraId="71669E4A" w14:textId="77777777" w:rsidR="00407AD9" w:rsidRPr="00BE0668" w:rsidRDefault="00407AD9" w:rsidP="00407AD9">
            <w:pPr>
              <w:tabs>
                <w:tab w:val="clear" w:pos="680"/>
              </w:tabs>
              <w:ind w:left="317"/>
              <w:rPr>
                <w:highlight w:val="yellow"/>
              </w:rPr>
            </w:pPr>
          </w:p>
        </w:tc>
      </w:tr>
      <w:tr w:rsidR="00407AD9" w:rsidRPr="00703FBB" w14:paraId="2658F967" w14:textId="77777777" w:rsidTr="00407AD9">
        <w:trPr>
          <w:trHeight w:val="375"/>
        </w:trPr>
        <w:tc>
          <w:tcPr>
            <w:tcW w:w="4253" w:type="dxa"/>
            <w:tcBorders>
              <w:top w:val="dashed" w:sz="2" w:space="0" w:color="BFBFBF" w:themeColor="background1" w:themeShade="BF"/>
              <w:bottom w:val="dashed" w:sz="2" w:space="0" w:color="BFBFBF" w:themeColor="background1" w:themeShade="BF"/>
            </w:tcBorders>
            <w:shd w:val="clear" w:color="auto" w:fill="auto"/>
            <w:vAlign w:val="center"/>
          </w:tcPr>
          <w:p w14:paraId="3521DEC7" w14:textId="77777777" w:rsidR="00407AD9" w:rsidRPr="00577B45" w:rsidRDefault="00407AD9" w:rsidP="00407AD9">
            <w:pPr>
              <w:pStyle w:val="Geenafstand"/>
              <w:tabs>
                <w:tab w:val="clear" w:pos="284"/>
                <w:tab w:val="left" w:pos="171"/>
              </w:tabs>
              <w:ind w:left="171"/>
              <w:jc w:val="left"/>
              <w:rPr>
                <w:sz w:val="20"/>
              </w:rPr>
            </w:pPr>
            <w:r w:rsidRPr="00577B45">
              <w:rPr>
                <w:sz w:val="20"/>
              </w:rPr>
              <w:t>Heeft u de Opdracht zelfstandig uitgevoerd of in combinatie?</w:t>
            </w:r>
          </w:p>
        </w:tc>
        <w:tc>
          <w:tcPr>
            <w:tcW w:w="5670" w:type="dxa"/>
            <w:tcBorders>
              <w:top w:val="dashed" w:sz="2" w:space="0" w:color="BFBFBF" w:themeColor="background1" w:themeShade="BF"/>
              <w:bottom w:val="dashed" w:sz="2" w:space="0" w:color="BFBFBF" w:themeColor="background1" w:themeShade="BF"/>
            </w:tcBorders>
            <w:shd w:val="clear" w:color="auto" w:fill="auto"/>
            <w:vAlign w:val="center"/>
          </w:tcPr>
          <w:p w14:paraId="6F6C3C7A" w14:textId="77777777" w:rsidR="00407AD9" w:rsidRPr="0050499B" w:rsidRDefault="00407AD9" w:rsidP="00407AD9">
            <w:pPr>
              <w:pStyle w:val="Geenafstand"/>
              <w:tabs>
                <w:tab w:val="clear" w:pos="284"/>
              </w:tabs>
              <w:ind w:left="317"/>
              <w:rPr>
                <w:highlight w:val="yellow"/>
              </w:rPr>
            </w:pPr>
          </w:p>
        </w:tc>
      </w:tr>
      <w:tr w:rsidR="00407AD9" w:rsidRPr="00703FBB" w14:paraId="24C252B5" w14:textId="77777777" w:rsidTr="00407AD9">
        <w:trPr>
          <w:trHeight w:val="375"/>
        </w:trPr>
        <w:tc>
          <w:tcPr>
            <w:tcW w:w="4253" w:type="dxa"/>
            <w:tcBorders>
              <w:top w:val="dashed" w:sz="2" w:space="0" w:color="BFBFBF" w:themeColor="background1" w:themeShade="BF"/>
              <w:bottom w:val="single" w:sz="4" w:space="0" w:color="auto"/>
            </w:tcBorders>
            <w:shd w:val="clear" w:color="auto" w:fill="auto"/>
            <w:vAlign w:val="center"/>
          </w:tcPr>
          <w:p w14:paraId="3E64993E" w14:textId="77777777" w:rsidR="00407AD9" w:rsidRPr="00577B45" w:rsidRDefault="00407AD9" w:rsidP="00407AD9">
            <w:pPr>
              <w:pStyle w:val="Geenafstand"/>
              <w:tabs>
                <w:tab w:val="clear" w:pos="284"/>
                <w:tab w:val="left" w:pos="171"/>
              </w:tabs>
              <w:ind w:left="171"/>
              <w:jc w:val="left"/>
              <w:rPr>
                <w:sz w:val="20"/>
              </w:rPr>
            </w:pPr>
            <w:r w:rsidRPr="00577B45">
              <w:rPr>
                <w:sz w:val="20"/>
              </w:rPr>
              <w:t>Indien in combinatie: wat was uw aandeel in de combinatie; aard en inhoud van de eigen werkzaamheden uitgevoerd in combinatieverband?</w:t>
            </w:r>
          </w:p>
        </w:tc>
        <w:tc>
          <w:tcPr>
            <w:tcW w:w="5670" w:type="dxa"/>
            <w:tcBorders>
              <w:top w:val="dashed" w:sz="2" w:space="0" w:color="BFBFBF" w:themeColor="background1" w:themeShade="BF"/>
              <w:bottom w:val="single" w:sz="4" w:space="0" w:color="auto"/>
            </w:tcBorders>
            <w:shd w:val="clear" w:color="auto" w:fill="auto"/>
            <w:vAlign w:val="center"/>
          </w:tcPr>
          <w:p w14:paraId="3457BB89" w14:textId="77777777" w:rsidR="00407AD9" w:rsidRPr="0050499B" w:rsidRDefault="00407AD9" w:rsidP="00407AD9">
            <w:pPr>
              <w:pStyle w:val="Geenafstand"/>
              <w:tabs>
                <w:tab w:val="clear" w:pos="284"/>
              </w:tabs>
              <w:ind w:left="317"/>
            </w:pPr>
          </w:p>
        </w:tc>
      </w:tr>
    </w:tbl>
    <w:p w14:paraId="4DEBBEB9" w14:textId="77777777" w:rsidR="00407AD9" w:rsidRPr="00D9613F" w:rsidRDefault="00407AD9" w:rsidP="00407AD9">
      <w:pPr>
        <w:rPr>
          <w:highlight w:val="yellow"/>
        </w:rPr>
      </w:pPr>
    </w:p>
    <w:p w14:paraId="52335122" w14:textId="77777777" w:rsidR="00407AD9" w:rsidRDefault="00407AD9">
      <w:pPr>
        <w:tabs>
          <w:tab w:val="clear" w:pos="680"/>
        </w:tabs>
        <w:suppressAutoHyphens w:val="0"/>
        <w:ind w:left="0"/>
        <w:jc w:val="left"/>
        <w:rPr>
          <w:b/>
          <w:bCs/>
          <w:sz w:val="28"/>
          <w:szCs w:val="28"/>
        </w:rPr>
      </w:pPr>
    </w:p>
    <w:p w14:paraId="79DF7452" w14:textId="4F8E43E7" w:rsidR="00407AD9" w:rsidRDefault="00407AD9" w:rsidP="00CE7E1A">
      <w:pPr>
        <w:pStyle w:val="Kop4"/>
      </w:pPr>
    </w:p>
    <w:p w14:paraId="07CC9C21" w14:textId="77777777" w:rsidR="00CE7E1A" w:rsidRDefault="00CE7E1A" w:rsidP="00CE7E1A">
      <w:pPr>
        <w:pStyle w:val="Kop4"/>
      </w:pPr>
    </w:p>
    <w:bookmarkEnd w:id="3"/>
    <w:bookmarkEnd w:id="4"/>
    <w:bookmarkEnd w:id="5"/>
    <w:p w14:paraId="1E2A8786" w14:textId="0E9ABF07" w:rsidR="000D5C56" w:rsidRDefault="000D5C56" w:rsidP="00034DE1">
      <w:pPr>
        <w:tabs>
          <w:tab w:val="clear" w:pos="680"/>
        </w:tabs>
        <w:suppressAutoHyphens w:val="0"/>
        <w:ind w:left="0"/>
        <w:jc w:val="left"/>
      </w:pPr>
    </w:p>
    <w:p w14:paraId="609DE164" w14:textId="4D05352B" w:rsidR="000D5C56" w:rsidRPr="009443F0" w:rsidRDefault="000D5C56" w:rsidP="000D5C56">
      <w:pPr>
        <w:tabs>
          <w:tab w:val="left" w:pos="0"/>
        </w:tabs>
        <w:rPr>
          <w:b/>
          <w:caps/>
        </w:rPr>
      </w:pPr>
    </w:p>
    <w:p w14:paraId="0768BF52" w14:textId="77777777" w:rsidR="00614DCE" w:rsidRDefault="00614DCE" w:rsidP="001B5A93">
      <w:pPr>
        <w:ind w:left="0"/>
        <w:rPr>
          <w:b/>
          <w:sz w:val="24"/>
          <w:szCs w:val="24"/>
        </w:rPr>
      </w:pPr>
    </w:p>
    <w:sectPr w:rsidR="00614DCE" w:rsidSect="008A5CFA">
      <w:headerReference w:type="default" r:id="rId9"/>
      <w:footerReference w:type="default" r:id="rId10"/>
      <w:footnotePr>
        <w:pos w:val="beneathText"/>
      </w:footnotePr>
      <w:pgSz w:w="11905" w:h="16837"/>
      <w:pgMar w:top="1559" w:right="992" w:bottom="1474" w:left="992" w:header="709" w:footer="403"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57F52" w14:textId="77777777" w:rsidR="00525575" w:rsidRDefault="00525575">
      <w:r>
        <w:separator/>
      </w:r>
    </w:p>
  </w:endnote>
  <w:endnote w:type="continuationSeparator" w:id="0">
    <w:p w14:paraId="78F4C5E7" w14:textId="77777777" w:rsidR="00525575" w:rsidRDefault="005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1CF17" w14:textId="77777777" w:rsidR="00034DE1" w:rsidRDefault="00034DE1" w:rsidP="00551DA4">
    <w:pPr>
      <w:pStyle w:val="Voettekst"/>
      <w:tabs>
        <w:tab w:val="clear" w:pos="9072"/>
        <w:tab w:val="right" w:pos="9923"/>
      </w:tabs>
      <w:ind w:left="0"/>
      <w:rPr>
        <w:u w:val="single"/>
      </w:rPr>
    </w:pPr>
    <w:r>
      <w:rPr>
        <w:u w:val="single"/>
      </w:rPr>
      <w:tab/>
    </w:r>
    <w:r>
      <w:rPr>
        <w:u w:val="single"/>
      </w:rPr>
      <w:tab/>
    </w:r>
    <w:r>
      <w:rPr>
        <w:u w:val="single"/>
      </w:rPr>
      <w:tab/>
    </w:r>
  </w:p>
  <w:p w14:paraId="5AE27E25" w14:textId="3CE66013" w:rsidR="00034DE1" w:rsidRPr="00F82F32" w:rsidRDefault="00034DE1" w:rsidP="00551DA4">
    <w:pPr>
      <w:pStyle w:val="Voettekst"/>
      <w:tabs>
        <w:tab w:val="clear" w:pos="4536"/>
        <w:tab w:val="clear" w:pos="9072"/>
        <w:tab w:val="center" w:pos="4962"/>
        <w:tab w:val="right" w:pos="9923"/>
      </w:tabs>
      <w:ind w:left="0"/>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003ECA">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003ECA">
      <w:rPr>
        <w:rStyle w:val="Paginanummer"/>
        <w:noProof/>
        <w:sz w:val="16"/>
        <w:szCs w:val="16"/>
      </w:rPr>
      <w:t>2</w:t>
    </w:r>
    <w:r w:rsidRPr="00F82F32">
      <w:rPr>
        <w:rStyle w:val="Paginanummer"/>
        <w:sz w:val="16"/>
        <w:szCs w:val="16"/>
      </w:rPr>
      <w:fldChar w:fldCharType="end"/>
    </w:r>
    <w:r>
      <w:rPr>
        <w:rStyle w:val="Paginanummer"/>
        <w:sz w:val="16"/>
        <w:szCs w:val="16"/>
      </w:rPr>
      <w:tab/>
    </w:r>
    <w:r w:rsidR="00003ECA">
      <w:rPr>
        <w:rStyle w:val="Paginanummer"/>
        <w:sz w:val="16"/>
        <w:szCs w:val="16"/>
      </w:rPr>
      <w:t>september</w:t>
    </w:r>
    <w:r w:rsidRPr="00577B45">
      <w:rPr>
        <w:rStyle w:val="Paginanummer"/>
        <w:sz w:val="16"/>
        <w:szCs w:val="16"/>
      </w:rPr>
      <w:t xml:space="preserve"> 2014</w:t>
    </w:r>
  </w:p>
  <w:p w14:paraId="3E0E34A6" w14:textId="77777777" w:rsidR="00034DE1" w:rsidRDefault="00034DE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E0788" w14:textId="77777777" w:rsidR="00525575" w:rsidRDefault="00525575">
      <w:r>
        <w:separator/>
      </w:r>
    </w:p>
  </w:footnote>
  <w:footnote w:type="continuationSeparator" w:id="0">
    <w:p w14:paraId="4ED957D1" w14:textId="77777777" w:rsidR="00525575" w:rsidRDefault="0052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65814" w14:textId="5567843C" w:rsidR="00525575" w:rsidRDefault="00525575" w:rsidP="00355B01">
    <w:pPr>
      <w:pStyle w:val="Koptekst"/>
      <w:ind w:left="0"/>
    </w:pPr>
    <w:r>
      <w:rPr>
        <w:noProof/>
        <w:lang w:eastAsia="nl-NL"/>
      </w:rPr>
      <w:drawing>
        <wp:anchor distT="0" distB="0" distL="114300" distR="114300" simplePos="0" relativeHeight="251693056" behindDoc="1" locked="0" layoutInCell="1" allowOverlap="1" wp14:anchorId="28FEDDC6" wp14:editId="548EC613">
          <wp:simplePos x="0" y="0"/>
          <wp:positionH relativeFrom="column">
            <wp:posOffset>5290185</wp:posOffset>
          </wp:positionH>
          <wp:positionV relativeFrom="paragraph">
            <wp:posOffset>81915</wp:posOffset>
          </wp:positionV>
          <wp:extent cx="1018540" cy="460375"/>
          <wp:effectExtent l="0" t="0" r="0" b="0"/>
          <wp:wrapThrough wrapText="bothSides">
            <wp:wrapPolygon edited="0">
              <wp:start x="0" y="0"/>
              <wp:lineTo x="0" y="20557"/>
              <wp:lineTo x="21007" y="20557"/>
              <wp:lineTo x="21007" y="0"/>
              <wp:lineTo x="0" y="0"/>
            </wp:wrapPolygon>
          </wp:wrapThrough>
          <wp:docPr id="7" name="Afbeelding 7"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92032" behindDoc="1" locked="0" layoutInCell="1" allowOverlap="1" wp14:anchorId="0451BC3E" wp14:editId="4EAF5B3B">
          <wp:simplePos x="0" y="0"/>
          <wp:positionH relativeFrom="column">
            <wp:posOffset>17145</wp:posOffset>
          </wp:positionH>
          <wp:positionV relativeFrom="paragraph">
            <wp:posOffset>80010</wp:posOffset>
          </wp:positionV>
          <wp:extent cx="1572895" cy="450215"/>
          <wp:effectExtent l="0" t="0" r="8255" b="6985"/>
          <wp:wrapThrough wrapText="bothSides">
            <wp:wrapPolygon edited="0">
              <wp:start x="0" y="0"/>
              <wp:lineTo x="0" y="21021"/>
              <wp:lineTo x="21452" y="21021"/>
              <wp:lineTo x="21452" y="0"/>
              <wp:lineTo x="0" y="0"/>
            </wp:wrapPolygon>
          </wp:wrapThrough>
          <wp:docPr id="12" name="Afbeelding 12"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3A2DCCE9" w14:textId="77777777" w:rsidR="00525575" w:rsidRDefault="00525575" w:rsidP="00355B01">
    <w:pPr>
      <w:pStyle w:val="Koptekst"/>
    </w:pPr>
  </w:p>
  <w:p w14:paraId="0A1AD1BA" w14:textId="77777777" w:rsidR="00525575" w:rsidRDefault="00525575" w:rsidP="00355B01">
    <w:pPr>
      <w:pStyle w:val="Koptekst"/>
      <w:tabs>
        <w:tab w:val="clear" w:pos="9072"/>
        <w:tab w:val="right" w:pos="14742"/>
      </w:tabs>
      <w:ind w:left="0" w:right="141"/>
    </w:pPr>
  </w:p>
  <w:p w14:paraId="365079BB" w14:textId="384BD5ED" w:rsidR="00525575" w:rsidRPr="00355B01" w:rsidRDefault="00525575" w:rsidP="00355B01">
    <w:pPr>
      <w:pStyle w:val="Koptekst"/>
      <w:tabs>
        <w:tab w:val="clear" w:pos="680"/>
        <w:tab w:val="clear" w:pos="9072"/>
        <w:tab w:val="left" w:pos="0"/>
        <w:tab w:val="right" w:pos="9923"/>
      </w:tabs>
      <w:ind w:left="0"/>
    </w:pPr>
    <w:r>
      <w:rPr>
        <w:u w:val="single"/>
      </w:rPr>
      <w:tab/>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F45E43"/>
    <w:multiLevelType w:val="hybridMultilevel"/>
    <w:tmpl w:val="87A56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Times New Roman"/>
      </w:rPr>
    </w:lvl>
  </w:abstractNum>
  <w:abstractNum w:abstractNumId="2">
    <w:nsid w:val="06964621"/>
    <w:multiLevelType w:val="hybridMultilevel"/>
    <w:tmpl w:val="66564DFC"/>
    <w:lvl w:ilvl="0" w:tplc="8BFA961E">
      <w:start w:val="1"/>
      <w:numFmt w:val="decimal"/>
      <w:lvlText w:val="%1."/>
      <w:lvlJc w:val="left"/>
      <w:pPr>
        <w:tabs>
          <w:tab w:val="num" w:pos="1021"/>
        </w:tabs>
        <w:ind w:left="1021" w:hanging="341"/>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nsid w:val="08153463"/>
    <w:multiLevelType w:val="hybridMultilevel"/>
    <w:tmpl w:val="63F4E27C"/>
    <w:lvl w:ilvl="0" w:tplc="FBA8EDB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nsid w:val="08A96E82"/>
    <w:multiLevelType w:val="hybridMultilevel"/>
    <w:tmpl w:val="41642C3E"/>
    <w:lvl w:ilvl="0" w:tplc="84FC164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5">
    <w:nsid w:val="08B81A5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6">
    <w:nsid w:val="17C061A9"/>
    <w:multiLevelType w:val="hybridMultilevel"/>
    <w:tmpl w:val="E738FCBA"/>
    <w:lvl w:ilvl="0" w:tplc="372C1D56">
      <w:start w:val="1"/>
      <w:numFmt w:val="lowerLetter"/>
      <w:lvlText w:val="%1)"/>
      <w:lvlJc w:val="left"/>
      <w:pPr>
        <w:tabs>
          <w:tab w:val="num" w:pos="1134"/>
        </w:tabs>
        <w:ind w:left="1134" w:hanging="454"/>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7">
    <w:nsid w:val="194A57DB"/>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8">
    <w:nsid w:val="1B7F0A49"/>
    <w:multiLevelType w:val="hybridMultilevel"/>
    <w:tmpl w:val="71C2B5B0"/>
    <w:lvl w:ilvl="0" w:tplc="04130005">
      <w:start w:val="1"/>
      <w:numFmt w:val="bullet"/>
      <w:lvlText w:val=""/>
      <w:lvlJc w:val="left"/>
      <w:pPr>
        <w:tabs>
          <w:tab w:val="num" w:pos="680"/>
        </w:tabs>
        <w:ind w:left="1134" w:hanging="454"/>
      </w:pPr>
      <w:rPr>
        <w:rFonts w:ascii="Wingdings" w:hAnsi="Wingdings"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9">
    <w:nsid w:val="24A21276"/>
    <w:multiLevelType w:val="hybridMultilevel"/>
    <w:tmpl w:val="97868EB4"/>
    <w:lvl w:ilvl="0" w:tplc="04130019">
      <w:start w:val="1"/>
      <w:numFmt w:val="lowerLetter"/>
      <w:lvlText w:val="%1."/>
      <w:lvlJc w:val="left"/>
      <w:pPr>
        <w:ind w:left="1400" w:hanging="360"/>
      </w:pPr>
    </w:lvl>
    <w:lvl w:ilvl="1" w:tplc="2654B88E">
      <w:start w:val="1"/>
      <w:numFmt w:val="lowerLetter"/>
      <w:lvlText w:val="%2."/>
      <w:lvlJc w:val="left"/>
      <w:pPr>
        <w:tabs>
          <w:tab w:val="num" w:pos="680"/>
        </w:tabs>
        <w:ind w:left="680" w:hanging="340"/>
      </w:pPr>
      <w:rPr>
        <w:rFonts w:hint="default"/>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0">
    <w:nsid w:val="26140302"/>
    <w:multiLevelType w:val="singleLevel"/>
    <w:tmpl w:val="D652856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nsid w:val="2D42019E"/>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nsid w:val="2E4B2B3D"/>
    <w:multiLevelType w:val="hybridMultilevel"/>
    <w:tmpl w:val="60B45C68"/>
    <w:lvl w:ilvl="0" w:tplc="CA70E8A4">
      <w:start w:val="1"/>
      <w:numFmt w:val="lowerLetter"/>
      <w:lvlText w:val="%1)"/>
      <w:lvlJc w:val="left"/>
      <w:pPr>
        <w:tabs>
          <w:tab w:val="num" w:pos="1588"/>
        </w:tabs>
        <w:ind w:left="1588" w:hanging="454"/>
      </w:pPr>
    </w:lvl>
    <w:lvl w:ilvl="1" w:tplc="FFFFFFFF">
      <w:start w:val="1"/>
      <w:numFmt w:val="lowerRoman"/>
      <w:lvlText w:val="%2."/>
      <w:lvlJc w:val="right"/>
      <w:pPr>
        <w:tabs>
          <w:tab w:val="num" w:pos="1080"/>
        </w:tabs>
        <w:ind w:left="1080" w:hanging="360"/>
      </w:p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nsid w:val="31030CCC"/>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nsid w:val="33BB588C"/>
    <w:multiLevelType w:val="hybridMultilevel"/>
    <w:tmpl w:val="4B1E3D56"/>
    <w:lvl w:ilvl="0" w:tplc="F2FA2644">
      <w:start w:val="1"/>
      <w:numFmt w:val="decimal"/>
      <w:lvlText w:val="%1."/>
      <w:lvlJc w:val="left"/>
      <w:pPr>
        <w:tabs>
          <w:tab w:val="num" w:pos="680"/>
        </w:tabs>
        <w:ind w:left="1134" w:hanging="454"/>
      </w:pPr>
      <w:rPr>
        <w:rFonts w:hint="default"/>
      </w:rPr>
    </w:lvl>
    <w:lvl w:ilvl="1" w:tplc="E7487504">
      <w:start w:val="1"/>
      <w:numFmt w:val="lowerLetter"/>
      <w:lvlText w:val="%2)"/>
      <w:lvlJc w:val="left"/>
      <w:pPr>
        <w:ind w:left="1440" w:hanging="360"/>
      </w:pPr>
      <w:rPr>
        <w:rFonts w:hint="default"/>
      </w:rPr>
    </w:lvl>
    <w:lvl w:ilvl="2" w:tplc="9648EC12">
      <w:start w:val="1"/>
      <w:numFmt w:val="lowerRoman"/>
      <w:lvlText w:val="%3."/>
      <w:lvlJc w:val="left"/>
      <w:pPr>
        <w:ind w:left="2700" w:hanging="72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672767E"/>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398567B6"/>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3CF429B7"/>
    <w:multiLevelType w:val="hybridMultilevel"/>
    <w:tmpl w:val="7D328A52"/>
    <w:lvl w:ilvl="0" w:tplc="487050F6">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nsid w:val="3D0352FA"/>
    <w:multiLevelType w:val="hybridMultilevel"/>
    <w:tmpl w:val="B3AC6500"/>
    <w:lvl w:ilvl="0" w:tplc="EB9C46BA">
      <w:start w:val="1"/>
      <w:numFmt w:val="decimal"/>
      <w:lvlText w:val="%1."/>
      <w:lvlJc w:val="left"/>
      <w:pPr>
        <w:tabs>
          <w:tab w:val="num" w:pos="1474"/>
        </w:tabs>
        <w:ind w:left="1474"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nsid w:val="3E591E15"/>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0CB6012"/>
    <w:multiLevelType w:val="hybridMultilevel"/>
    <w:tmpl w:val="9B30FFF4"/>
    <w:lvl w:ilvl="0" w:tplc="065E8108">
      <w:start w:val="1"/>
      <w:numFmt w:val="decimal"/>
      <w:lvlText w:val="%1."/>
      <w:lvlJc w:val="left"/>
      <w:pPr>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nsid w:val="4E6E0ADC"/>
    <w:multiLevelType w:val="singleLevel"/>
    <w:tmpl w:val="74DCC16E"/>
    <w:lvl w:ilvl="0">
      <w:start w:val="1"/>
      <w:numFmt w:val="bullet"/>
      <w:pStyle w:val="Bullet1"/>
      <w:lvlText w:val=""/>
      <w:lvlJc w:val="left"/>
      <w:pPr>
        <w:tabs>
          <w:tab w:val="num" w:pos="700"/>
        </w:tabs>
        <w:ind w:left="680" w:hanging="340"/>
      </w:pPr>
      <w:rPr>
        <w:rFonts w:ascii="Symbol" w:hAnsi="Symbol" w:hint="default"/>
        <w:sz w:val="18"/>
        <w:szCs w:val="18"/>
      </w:rPr>
    </w:lvl>
  </w:abstractNum>
  <w:abstractNum w:abstractNumId="22">
    <w:nsid w:val="527D43D7"/>
    <w:multiLevelType w:val="hybridMultilevel"/>
    <w:tmpl w:val="8BD295DE"/>
    <w:lvl w:ilvl="0" w:tplc="A1F60596">
      <w:start w:val="1"/>
      <w:numFmt w:val="decimal"/>
      <w:lvlText w:val="%1."/>
      <w:lvlJc w:val="left"/>
      <w:pPr>
        <w:tabs>
          <w:tab w:val="num" w:pos="1814"/>
        </w:tabs>
        <w:ind w:left="1814" w:hanging="340"/>
      </w:pPr>
      <w:rPr>
        <w:rFonts w:hint="default"/>
      </w:rPr>
    </w:lvl>
    <w:lvl w:ilvl="1" w:tplc="04130019" w:tentative="1">
      <w:start w:val="1"/>
      <w:numFmt w:val="lowerLetter"/>
      <w:lvlText w:val="%2."/>
      <w:lvlJc w:val="left"/>
      <w:pPr>
        <w:ind w:left="4714" w:hanging="360"/>
      </w:pPr>
    </w:lvl>
    <w:lvl w:ilvl="2" w:tplc="0413001B" w:tentative="1">
      <w:start w:val="1"/>
      <w:numFmt w:val="lowerRoman"/>
      <w:lvlText w:val="%3."/>
      <w:lvlJc w:val="right"/>
      <w:pPr>
        <w:ind w:left="5434" w:hanging="180"/>
      </w:pPr>
    </w:lvl>
    <w:lvl w:ilvl="3" w:tplc="0413000F" w:tentative="1">
      <w:start w:val="1"/>
      <w:numFmt w:val="decimal"/>
      <w:lvlText w:val="%4."/>
      <w:lvlJc w:val="left"/>
      <w:pPr>
        <w:ind w:left="6154" w:hanging="360"/>
      </w:pPr>
    </w:lvl>
    <w:lvl w:ilvl="4" w:tplc="04130019" w:tentative="1">
      <w:start w:val="1"/>
      <w:numFmt w:val="lowerLetter"/>
      <w:lvlText w:val="%5."/>
      <w:lvlJc w:val="left"/>
      <w:pPr>
        <w:ind w:left="6874" w:hanging="360"/>
      </w:pPr>
    </w:lvl>
    <w:lvl w:ilvl="5" w:tplc="0413001B" w:tentative="1">
      <w:start w:val="1"/>
      <w:numFmt w:val="lowerRoman"/>
      <w:lvlText w:val="%6."/>
      <w:lvlJc w:val="right"/>
      <w:pPr>
        <w:ind w:left="7594" w:hanging="180"/>
      </w:pPr>
    </w:lvl>
    <w:lvl w:ilvl="6" w:tplc="0413000F" w:tentative="1">
      <w:start w:val="1"/>
      <w:numFmt w:val="decimal"/>
      <w:lvlText w:val="%7."/>
      <w:lvlJc w:val="left"/>
      <w:pPr>
        <w:ind w:left="8314" w:hanging="360"/>
      </w:pPr>
    </w:lvl>
    <w:lvl w:ilvl="7" w:tplc="04130019" w:tentative="1">
      <w:start w:val="1"/>
      <w:numFmt w:val="lowerLetter"/>
      <w:lvlText w:val="%8."/>
      <w:lvlJc w:val="left"/>
      <w:pPr>
        <w:ind w:left="9034" w:hanging="360"/>
      </w:pPr>
    </w:lvl>
    <w:lvl w:ilvl="8" w:tplc="0413001B" w:tentative="1">
      <w:start w:val="1"/>
      <w:numFmt w:val="lowerRoman"/>
      <w:lvlText w:val="%9."/>
      <w:lvlJc w:val="right"/>
      <w:pPr>
        <w:ind w:left="9754" w:hanging="180"/>
      </w:pPr>
    </w:lvl>
  </w:abstractNum>
  <w:abstractNum w:abstractNumId="23">
    <w:nsid w:val="54871149"/>
    <w:multiLevelType w:val="hybridMultilevel"/>
    <w:tmpl w:val="6E564DCC"/>
    <w:lvl w:ilvl="0" w:tplc="F0CAFC7C">
      <w:start w:val="1"/>
      <w:numFmt w:val="bullet"/>
      <w:lvlText w:val=""/>
      <w:lvlJc w:val="left"/>
      <w:pPr>
        <w:tabs>
          <w:tab w:val="num" w:pos="680"/>
        </w:tabs>
        <w:ind w:left="1134" w:hanging="454"/>
      </w:pPr>
      <w:rPr>
        <w:rFonts w:ascii="Wingdings" w:hAnsi="Wingdings" w:hint="default"/>
      </w:rPr>
    </w:lvl>
    <w:lvl w:ilvl="1" w:tplc="40DCC3FE">
      <w:start w:val="1"/>
      <w:numFmt w:val="bullet"/>
      <w:lvlText w:val=""/>
      <w:lvlJc w:val="left"/>
      <w:pPr>
        <w:tabs>
          <w:tab w:val="num" w:pos="1134"/>
        </w:tabs>
        <w:ind w:left="1134" w:firstLine="0"/>
      </w:pPr>
      <w:rPr>
        <w:rFonts w:ascii="Symbol" w:hAnsi="Symbol" w:hint="default"/>
      </w:rPr>
    </w:lvl>
    <w:lvl w:ilvl="2" w:tplc="7130A058" w:tentative="1">
      <w:start w:val="1"/>
      <w:numFmt w:val="bullet"/>
      <w:lvlText w:val=""/>
      <w:lvlJc w:val="left"/>
      <w:pPr>
        <w:ind w:left="2160" w:hanging="360"/>
      </w:pPr>
      <w:rPr>
        <w:rFonts w:ascii="Wingdings" w:hAnsi="Wingdings" w:hint="default"/>
      </w:rPr>
    </w:lvl>
    <w:lvl w:ilvl="3" w:tplc="D0169B90" w:tentative="1">
      <w:start w:val="1"/>
      <w:numFmt w:val="bullet"/>
      <w:lvlText w:val=""/>
      <w:lvlJc w:val="left"/>
      <w:pPr>
        <w:ind w:left="2880" w:hanging="360"/>
      </w:pPr>
      <w:rPr>
        <w:rFonts w:ascii="Symbol" w:hAnsi="Symbol" w:hint="default"/>
      </w:rPr>
    </w:lvl>
    <w:lvl w:ilvl="4" w:tplc="91866E7A" w:tentative="1">
      <w:start w:val="1"/>
      <w:numFmt w:val="bullet"/>
      <w:lvlText w:val="o"/>
      <w:lvlJc w:val="left"/>
      <w:pPr>
        <w:ind w:left="3600" w:hanging="360"/>
      </w:pPr>
      <w:rPr>
        <w:rFonts w:ascii="Courier New" w:hAnsi="Courier New" w:cs="Courier New" w:hint="default"/>
      </w:rPr>
    </w:lvl>
    <w:lvl w:ilvl="5" w:tplc="DD300D4E" w:tentative="1">
      <w:start w:val="1"/>
      <w:numFmt w:val="bullet"/>
      <w:lvlText w:val=""/>
      <w:lvlJc w:val="left"/>
      <w:pPr>
        <w:ind w:left="4320" w:hanging="360"/>
      </w:pPr>
      <w:rPr>
        <w:rFonts w:ascii="Wingdings" w:hAnsi="Wingdings" w:hint="default"/>
      </w:rPr>
    </w:lvl>
    <w:lvl w:ilvl="6" w:tplc="C9ECE0DE" w:tentative="1">
      <w:start w:val="1"/>
      <w:numFmt w:val="bullet"/>
      <w:lvlText w:val=""/>
      <w:lvlJc w:val="left"/>
      <w:pPr>
        <w:ind w:left="5040" w:hanging="360"/>
      </w:pPr>
      <w:rPr>
        <w:rFonts w:ascii="Symbol" w:hAnsi="Symbol" w:hint="default"/>
      </w:rPr>
    </w:lvl>
    <w:lvl w:ilvl="7" w:tplc="3CF0277E" w:tentative="1">
      <w:start w:val="1"/>
      <w:numFmt w:val="bullet"/>
      <w:lvlText w:val="o"/>
      <w:lvlJc w:val="left"/>
      <w:pPr>
        <w:ind w:left="5760" w:hanging="360"/>
      </w:pPr>
      <w:rPr>
        <w:rFonts w:ascii="Courier New" w:hAnsi="Courier New" w:cs="Courier New" w:hint="default"/>
      </w:rPr>
    </w:lvl>
    <w:lvl w:ilvl="8" w:tplc="572CBEFE" w:tentative="1">
      <w:start w:val="1"/>
      <w:numFmt w:val="bullet"/>
      <w:lvlText w:val=""/>
      <w:lvlJc w:val="left"/>
      <w:pPr>
        <w:ind w:left="6480" w:hanging="360"/>
      </w:pPr>
      <w:rPr>
        <w:rFonts w:ascii="Wingdings" w:hAnsi="Wingdings" w:hint="default"/>
      </w:rPr>
    </w:lvl>
  </w:abstractNum>
  <w:abstractNum w:abstractNumId="24">
    <w:nsid w:val="55336024"/>
    <w:multiLevelType w:val="hybridMultilevel"/>
    <w:tmpl w:val="0A107988"/>
    <w:lvl w:ilvl="0" w:tplc="68A29B1C">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5">
    <w:nsid w:val="55F26081"/>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nsid w:val="57F9306D"/>
    <w:multiLevelType w:val="hybridMultilevel"/>
    <w:tmpl w:val="0C08CEB4"/>
    <w:lvl w:ilvl="0" w:tplc="968E7536">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7">
    <w:nsid w:val="5A1826B1"/>
    <w:multiLevelType w:val="hybridMultilevel"/>
    <w:tmpl w:val="9FB6B642"/>
    <w:lvl w:ilvl="0" w:tplc="6BBC71B4">
      <w:start w:val="1"/>
      <w:numFmt w:val="lowerLetter"/>
      <w:lvlText w:val="%1."/>
      <w:lvlJc w:val="left"/>
      <w:pPr>
        <w:tabs>
          <w:tab w:val="num" w:pos="680"/>
        </w:tabs>
        <w:ind w:left="680"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8">
    <w:nsid w:val="5C462D56"/>
    <w:multiLevelType w:val="multilevel"/>
    <w:tmpl w:val="0413001D"/>
    <w:lvl w:ilvl="0">
      <w:start w:val="1"/>
      <w:numFmt w:val="decimal"/>
      <w:pStyle w:val="Bullet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A32641"/>
    <w:multiLevelType w:val="hybridMultilevel"/>
    <w:tmpl w:val="6FE0839E"/>
    <w:lvl w:ilvl="0" w:tplc="7F0207C6">
      <w:start w:val="1"/>
      <w:numFmt w:val="decimal"/>
      <w:lvlText w:val="%1."/>
      <w:lvlJc w:val="left"/>
      <w:pPr>
        <w:tabs>
          <w:tab w:val="num" w:pos="1021"/>
        </w:tabs>
        <w:ind w:left="1021" w:hanging="341"/>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F767897"/>
    <w:multiLevelType w:val="multilevel"/>
    <w:tmpl w:val="A8DC9314"/>
    <w:lvl w:ilvl="0">
      <w:start w:val="1"/>
      <w:numFmt w:val="decimal"/>
      <w:lvlText w:val="%1"/>
      <w:lvlJc w:val="left"/>
      <w:pPr>
        <w:tabs>
          <w:tab w:val="num" w:pos="432"/>
        </w:tabs>
        <w:ind w:left="432" w:hanging="432"/>
      </w:pPr>
      <w:rPr>
        <w:b/>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1">
    <w:nsid w:val="64AB414B"/>
    <w:multiLevelType w:val="hybridMultilevel"/>
    <w:tmpl w:val="58D8BD6A"/>
    <w:lvl w:ilvl="0" w:tplc="04130005">
      <w:start w:val="1"/>
      <w:numFmt w:val="bullet"/>
      <w:lvlText w:val=""/>
      <w:lvlJc w:val="left"/>
      <w:pPr>
        <w:ind w:left="1400" w:hanging="360"/>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2">
    <w:nsid w:val="7064031E"/>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33">
    <w:nsid w:val="7341439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34">
    <w:nsid w:val="73E72567"/>
    <w:multiLevelType w:val="hybridMultilevel"/>
    <w:tmpl w:val="DB40DA2A"/>
    <w:lvl w:ilvl="0" w:tplc="31168EE6">
      <w:start w:val="1"/>
      <w:numFmt w:val="lowerLetter"/>
      <w:lvlText w:val="%1)"/>
      <w:lvlJc w:val="left"/>
      <w:pPr>
        <w:tabs>
          <w:tab w:val="num" w:pos="1134"/>
        </w:tabs>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5">
    <w:nsid w:val="74F40138"/>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nsid w:val="77BD7265"/>
    <w:multiLevelType w:val="hybridMultilevel"/>
    <w:tmpl w:val="AC78E380"/>
    <w:lvl w:ilvl="0" w:tplc="CE182B4E">
      <w:start w:val="1"/>
      <w:numFmt w:val="decimal"/>
      <w:lvlText w:val="%1."/>
      <w:lvlJc w:val="left"/>
      <w:pPr>
        <w:tabs>
          <w:tab w:val="num" w:pos="1134"/>
        </w:tabs>
        <w:ind w:left="1134" w:hanging="45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7">
    <w:nsid w:val="79C004DE"/>
    <w:multiLevelType w:val="singleLevel"/>
    <w:tmpl w:val="14B000AE"/>
    <w:lvl w:ilvl="0">
      <w:start w:val="1"/>
      <w:numFmt w:val="upperLetter"/>
      <w:pStyle w:val="Bijlagen"/>
      <w:lvlText w:val="Bijlage %1:"/>
      <w:lvlJc w:val="left"/>
      <w:pPr>
        <w:tabs>
          <w:tab w:val="num" w:pos="1080"/>
        </w:tabs>
        <w:ind w:left="360" w:hanging="360"/>
      </w:pPr>
      <w:rPr>
        <w:rFonts w:hint="default"/>
      </w:rPr>
    </w:lvl>
  </w:abstractNum>
  <w:num w:numId="1">
    <w:abstractNumId w:val="30"/>
  </w:num>
  <w:num w:numId="2">
    <w:abstractNumId w:val="28"/>
  </w:num>
  <w:num w:numId="3">
    <w:abstractNumId w:val="21"/>
  </w:num>
  <w:num w:numId="4">
    <w:abstractNumId w:val="37"/>
  </w:num>
  <w:num w:numId="5">
    <w:abstractNumId w:val="10"/>
  </w:num>
  <w:num w:numId="6">
    <w:abstractNumId w:val="16"/>
  </w:num>
  <w:num w:numId="7">
    <w:abstractNumId w:val="14"/>
  </w:num>
  <w:num w:numId="8">
    <w:abstractNumId w:val="23"/>
  </w:num>
  <w:num w:numId="9">
    <w:abstractNumId w:val="8"/>
  </w:num>
  <w:num w:numId="10">
    <w:abstractNumId w:val="19"/>
  </w:num>
  <w:num w:numId="11">
    <w:abstractNumId w:val="24"/>
  </w:num>
  <w:num w:numId="12">
    <w:abstractNumId w:val="33"/>
  </w:num>
  <w:num w:numId="13">
    <w:abstractNumId w:val="34"/>
  </w:num>
  <w:num w:numId="14">
    <w:abstractNumId w:val="20"/>
  </w:num>
  <w:num w:numId="15">
    <w:abstractNumId w:val="15"/>
  </w:num>
  <w:num w:numId="16">
    <w:abstractNumId w:val="5"/>
  </w:num>
  <w:num w:numId="17">
    <w:abstractNumId w:val="29"/>
  </w:num>
  <w:num w:numId="18">
    <w:abstractNumId w:val="0"/>
  </w:num>
  <w:num w:numId="19">
    <w:abstractNumId w:val="31"/>
  </w:num>
  <w:num w:numId="20">
    <w:abstractNumId w:val="4"/>
  </w:num>
  <w:num w:numId="21">
    <w:abstractNumId w:val="30"/>
  </w:num>
  <w:num w:numId="22">
    <w:abstractNumId w:val="30"/>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
  </w:num>
  <w:num w:numId="39">
    <w:abstractNumId w:val="30"/>
  </w:num>
  <w:num w:numId="40">
    <w:abstractNumId w:val="30"/>
  </w:num>
  <w:num w:numId="41">
    <w:abstractNumId w:val="25"/>
  </w:num>
  <w:num w:numId="42">
    <w:abstractNumId w:val="26"/>
  </w:num>
  <w:num w:numId="43">
    <w:abstractNumId w:val="9"/>
  </w:num>
  <w:num w:numId="44">
    <w:abstractNumId w:val="27"/>
  </w:num>
  <w:num w:numId="45">
    <w:abstractNumId w:val="30"/>
  </w:num>
  <w:num w:numId="46">
    <w:abstractNumId w:val="30"/>
  </w:num>
  <w:num w:numId="47">
    <w:abstractNumId w:val="11"/>
  </w:num>
  <w:num w:numId="48">
    <w:abstractNumId w:val="22"/>
  </w:num>
  <w:num w:numId="49">
    <w:abstractNumId w:val="18"/>
  </w:num>
  <w:num w:numId="50">
    <w:abstractNumId w:val="30"/>
  </w:num>
  <w:num w:numId="51">
    <w:abstractNumId w:val="30"/>
  </w:num>
  <w:num w:numId="52">
    <w:abstractNumId w:val="2"/>
  </w:num>
  <w:num w:numId="53">
    <w:abstractNumId w:val="3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0"/>
  <w:displayHorizontalDrawingGridEvery w:val="0"/>
  <w:displayVerticalDrawingGridEvery w:val="0"/>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6E2"/>
    <w:rsid w:val="00000820"/>
    <w:rsid w:val="00000EAA"/>
    <w:rsid w:val="00001EF4"/>
    <w:rsid w:val="00003ECA"/>
    <w:rsid w:val="000051DE"/>
    <w:rsid w:val="00005329"/>
    <w:rsid w:val="0000552B"/>
    <w:rsid w:val="00005A95"/>
    <w:rsid w:val="00006157"/>
    <w:rsid w:val="000108F7"/>
    <w:rsid w:val="000111D8"/>
    <w:rsid w:val="00012A13"/>
    <w:rsid w:val="00013851"/>
    <w:rsid w:val="00015907"/>
    <w:rsid w:val="00015F2E"/>
    <w:rsid w:val="000205C0"/>
    <w:rsid w:val="00026CA0"/>
    <w:rsid w:val="00027C19"/>
    <w:rsid w:val="00030382"/>
    <w:rsid w:val="00031EE7"/>
    <w:rsid w:val="00032051"/>
    <w:rsid w:val="00032E83"/>
    <w:rsid w:val="00034821"/>
    <w:rsid w:val="00034DE1"/>
    <w:rsid w:val="000375A0"/>
    <w:rsid w:val="00041FA6"/>
    <w:rsid w:val="00046774"/>
    <w:rsid w:val="000513EC"/>
    <w:rsid w:val="00051B55"/>
    <w:rsid w:val="00051B70"/>
    <w:rsid w:val="00053C99"/>
    <w:rsid w:val="000544C3"/>
    <w:rsid w:val="00055DC2"/>
    <w:rsid w:val="00057101"/>
    <w:rsid w:val="000575E8"/>
    <w:rsid w:val="00060AF6"/>
    <w:rsid w:val="00060B32"/>
    <w:rsid w:val="00061395"/>
    <w:rsid w:val="000622BA"/>
    <w:rsid w:val="000638B8"/>
    <w:rsid w:val="00065002"/>
    <w:rsid w:val="0007130D"/>
    <w:rsid w:val="00072F8D"/>
    <w:rsid w:val="00075CEF"/>
    <w:rsid w:val="000816F8"/>
    <w:rsid w:val="00083A38"/>
    <w:rsid w:val="00084C0B"/>
    <w:rsid w:val="00084E4F"/>
    <w:rsid w:val="0008776C"/>
    <w:rsid w:val="00090B8D"/>
    <w:rsid w:val="0009363F"/>
    <w:rsid w:val="000A0A89"/>
    <w:rsid w:val="000A1224"/>
    <w:rsid w:val="000A2CD4"/>
    <w:rsid w:val="000A5E69"/>
    <w:rsid w:val="000A6E09"/>
    <w:rsid w:val="000A6F0C"/>
    <w:rsid w:val="000B12CA"/>
    <w:rsid w:val="000B1E61"/>
    <w:rsid w:val="000B211E"/>
    <w:rsid w:val="000B3F8C"/>
    <w:rsid w:val="000B49DD"/>
    <w:rsid w:val="000B5A2F"/>
    <w:rsid w:val="000B64E3"/>
    <w:rsid w:val="000B6978"/>
    <w:rsid w:val="000C2CD7"/>
    <w:rsid w:val="000C32E4"/>
    <w:rsid w:val="000C7911"/>
    <w:rsid w:val="000C79E3"/>
    <w:rsid w:val="000C7EDC"/>
    <w:rsid w:val="000D3076"/>
    <w:rsid w:val="000D594A"/>
    <w:rsid w:val="000D5C56"/>
    <w:rsid w:val="000D5FF8"/>
    <w:rsid w:val="000D7ABC"/>
    <w:rsid w:val="000E011C"/>
    <w:rsid w:val="000E0F21"/>
    <w:rsid w:val="000E21C7"/>
    <w:rsid w:val="000E364A"/>
    <w:rsid w:val="000E37D7"/>
    <w:rsid w:val="000E446B"/>
    <w:rsid w:val="000E47CB"/>
    <w:rsid w:val="000E4AF3"/>
    <w:rsid w:val="000E5558"/>
    <w:rsid w:val="000E714D"/>
    <w:rsid w:val="000E7371"/>
    <w:rsid w:val="000E7A9F"/>
    <w:rsid w:val="000E7DCF"/>
    <w:rsid w:val="000F23F9"/>
    <w:rsid w:val="000F3D5F"/>
    <w:rsid w:val="000F40BD"/>
    <w:rsid w:val="000F4C5B"/>
    <w:rsid w:val="000F5FFE"/>
    <w:rsid w:val="00100EC9"/>
    <w:rsid w:val="0010395C"/>
    <w:rsid w:val="00103B67"/>
    <w:rsid w:val="00104B99"/>
    <w:rsid w:val="001053BC"/>
    <w:rsid w:val="00107641"/>
    <w:rsid w:val="00114DB1"/>
    <w:rsid w:val="00115451"/>
    <w:rsid w:val="00120484"/>
    <w:rsid w:val="00120493"/>
    <w:rsid w:val="00120CFD"/>
    <w:rsid w:val="00122BD8"/>
    <w:rsid w:val="00124DB6"/>
    <w:rsid w:val="001257E1"/>
    <w:rsid w:val="001300BF"/>
    <w:rsid w:val="00130F6E"/>
    <w:rsid w:val="00131149"/>
    <w:rsid w:val="00133224"/>
    <w:rsid w:val="001369FD"/>
    <w:rsid w:val="0014008D"/>
    <w:rsid w:val="0014084C"/>
    <w:rsid w:val="001414F8"/>
    <w:rsid w:val="001428AB"/>
    <w:rsid w:val="00142EF8"/>
    <w:rsid w:val="00146DC5"/>
    <w:rsid w:val="00147279"/>
    <w:rsid w:val="001528B7"/>
    <w:rsid w:val="001530E6"/>
    <w:rsid w:val="00153E1F"/>
    <w:rsid w:val="001565CF"/>
    <w:rsid w:val="0015709A"/>
    <w:rsid w:val="00161805"/>
    <w:rsid w:val="001629FD"/>
    <w:rsid w:val="001647D6"/>
    <w:rsid w:val="001648EB"/>
    <w:rsid w:val="00165121"/>
    <w:rsid w:val="00165C2D"/>
    <w:rsid w:val="00167516"/>
    <w:rsid w:val="001716BE"/>
    <w:rsid w:val="00173B04"/>
    <w:rsid w:val="001756A0"/>
    <w:rsid w:val="00175971"/>
    <w:rsid w:val="00182BAA"/>
    <w:rsid w:val="00183CAE"/>
    <w:rsid w:val="001852DC"/>
    <w:rsid w:val="00187E96"/>
    <w:rsid w:val="00191BBA"/>
    <w:rsid w:val="0019372E"/>
    <w:rsid w:val="0019594B"/>
    <w:rsid w:val="001A05E3"/>
    <w:rsid w:val="001A235E"/>
    <w:rsid w:val="001A4475"/>
    <w:rsid w:val="001A68FA"/>
    <w:rsid w:val="001B00DD"/>
    <w:rsid w:val="001B01EE"/>
    <w:rsid w:val="001B057B"/>
    <w:rsid w:val="001B11B0"/>
    <w:rsid w:val="001B2FDE"/>
    <w:rsid w:val="001B5A93"/>
    <w:rsid w:val="001B7A0E"/>
    <w:rsid w:val="001C0AB1"/>
    <w:rsid w:val="001C14EA"/>
    <w:rsid w:val="001C15BC"/>
    <w:rsid w:val="001C26F6"/>
    <w:rsid w:val="001C2717"/>
    <w:rsid w:val="001C32E3"/>
    <w:rsid w:val="001C373B"/>
    <w:rsid w:val="001C3A96"/>
    <w:rsid w:val="001C3DAA"/>
    <w:rsid w:val="001C7249"/>
    <w:rsid w:val="001D5B0F"/>
    <w:rsid w:val="001D6084"/>
    <w:rsid w:val="001D6297"/>
    <w:rsid w:val="001E10FC"/>
    <w:rsid w:val="001E1C72"/>
    <w:rsid w:val="001E25E1"/>
    <w:rsid w:val="001E7113"/>
    <w:rsid w:val="001F5613"/>
    <w:rsid w:val="001F7101"/>
    <w:rsid w:val="001F74D5"/>
    <w:rsid w:val="001F76F4"/>
    <w:rsid w:val="0020198C"/>
    <w:rsid w:val="0021170B"/>
    <w:rsid w:val="00220705"/>
    <w:rsid w:val="00224301"/>
    <w:rsid w:val="00230609"/>
    <w:rsid w:val="00230EBC"/>
    <w:rsid w:val="00230FF2"/>
    <w:rsid w:val="0023238A"/>
    <w:rsid w:val="002350A0"/>
    <w:rsid w:val="00236D9B"/>
    <w:rsid w:val="00240935"/>
    <w:rsid w:val="00241EBC"/>
    <w:rsid w:val="00246DD3"/>
    <w:rsid w:val="00251746"/>
    <w:rsid w:val="00256183"/>
    <w:rsid w:val="0025653E"/>
    <w:rsid w:val="00256BA7"/>
    <w:rsid w:val="0026381C"/>
    <w:rsid w:val="00264DFC"/>
    <w:rsid w:val="00265EEF"/>
    <w:rsid w:val="002679F8"/>
    <w:rsid w:val="00267D7C"/>
    <w:rsid w:val="00271CE0"/>
    <w:rsid w:val="002733AF"/>
    <w:rsid w:val="002734B1"/>
    <w:rsid w:val="00274F75"/>
    <w:rsid w:val="00276E3E"/>
    <w:rsid w:val="0027713F"/>
    <w:rsid w:val="0028012D"/>
    <w:rsid w:val="00280AEC"/>
    <w:rsid w:val="00281560"/>
    <w:rsid w:val="00281F59"/>
    <w:rsid w:val="00284DB9"/>
    <w:rsid w:val="00295488"/>
    <w:rsid w:val="00296325"/>
    <w:rsid w:val="00296BC7"/>
    <w:rsid w:val="00297931"/>
    <w:rsid w:val="002A10BF"/>
    <w:rsid w:val="002A3D5F"/>
    <w:rsid w:val="002A68FB"/>
    <w:rsid w:val="002A722C"/>
    <w:rsid w:val="002B6B84"/>
    <w:rsid w:val="002B76B0"/>
    <w:rsid w:val="002C0EA1"/>
    <w:rsid w:val="002D2000"/>
    <w:rsid w:val="002D678E"/>
    <w:rsid w:val="002E08EF"/>
    <w:rsid w:val="002E1514"/>
    <w:rsid w:val="002E2348"/>
    <w:rsid w:val="002E30CC"/>
    <w:rsid w:val="002E36D2"/>
    <w:rsid w:val="002E5C1F"/>
    <w:rsid w:val="002E5E34"/>
    <w:rsid w:val="002E6301"/>
    <w:rsid w:val="002E7F97"/>
    <w:rsid w:val="002F050D"/>
    <w:rsid w:val="002F0C5B"/>
    <w:rsid w:val="002F1ABA"/>
    <w:rsid w:val="002F4B3A"/>
    <w:rsid w:val="002F4E74"/>
    <w:rsid w:val="002F6561"/>
    <w:rsid w:val="003013A6"/>
    <w:rsid w:val="00302B7E"/>
    <w:rsid w:val="0030358F"/>
    <w:rsid w:val="003040FE"/>
    <w:rsid w:val="003060F2"/>
    <w:rsid w:val="0031423D"/>
    <w:rsid w:val="00314399"/>
    <w:rsid w:val="00316A94"/>
    <w:rsid w:val="00317146"/>
    <w:rsid w:val="00320BB8"/>
    <w:rsid w:val="00321052"/>
    <w:rsid w:val="00324E59"/>
    <w:rsid w:val="003268F8"/>
    <w:rsid w:val="003323B7"/>
    <w:rsid w:val="00333702"/>
    <w:rsid w:val="0033461F"/>
    <w:rsid w:val="00334B63"/>
    <w:rsid w:val="00334FF6"/>
    <w:rsid w:val="00335414"/>
    <w:rsid w:val="003354B8"/>
    <w:rsid w:val="0034032F"/>
    <w:rsid w:val="00340440"/>
    <w:rsid w:val="00342468"/>
    <w:rsid w:val="00342CEE"/>
    <w:rsid w:val="00342E16"/>
    <w:rsid w:val="003435D2"/>
    <w:rsid w:val="00346215"/>
    <w:rsid w:val="00346E57"/>
    <w:rsid w:val="0034721F"/>
    <w:rsid w:val="003543B2"/>
    <w:rsid w:val="00355B01"/>
    <w:rsid w:val="00356084"/>
    <w:rsid w:val="00357471"/>
    <w:rsid w:val="00357A2A"/>
    <w:rsid w:val="0036155C"/>
    <w:rsid w:val="003617D9"/>
    <w:rsid w:val="00361AAE"/>
    <w:rsid w:val="00361AFF"/>
    <w:rsid w:val="00361DE9"/>
    <w:rsid w:val="003661DA"/>
    <w:rsid w:val="00366E6E"/>
    <w:rsid w:val="00371BD9"/>
    <w:rsid w:val="00372572"/>
    <w:rsid w:val="00375A1B"/>
    <w:rsid w:val="00376DF8"/>
    <w:rsid w:val="00377F4F"/>
    <w:rsid w:val="00380889"/>
    <w:rsid w:val="00380FCB"/>
    <w:rsid w:val="00383C40"/>
    <w:rsid w:val="003858E8"/>
    <w:rsid w:val="003865BF"/>
    <w:rsid w:val="00387EE9"/>
    <w:rsid w:val="003900E8"/>
    <w:rsid w:val="00393EA5"/>
    <w:rsid w:val="00394771"/>
    <w:rsid w:val="003951E4"/>
    <w:rsid w:val="003A048E"/>
    <w:rsid w:val="003A16B5"/>
    <w:rsid w:val="003A1822"/>
    <w:rsid w:val="003A1E2E"/>
    <w:rsid w:val="003A322B"/>
    <w:rsid w:val="003A418C"/>
    <w:rsid w:val="003A6C65"/>
    <w:rsid w:val="003B197F"/>
    <w:rsid w:val="003C0FA8"/>
    <w:rsid w:val="003C3AAE"/>
    <w:rsid w:val="003C42E7"/>
    <w:rsid w:val="003C58F6"/>
    <w:rsid w:val="003C5B0E"/>
    <w:rsid w:val="003D0550"/>
    <w:rsid w:val="003D068D"/>
    <w:rsid w:val="003D0B0D"/>
    <w:rsid w:val="003D10C4"/>
    <w:rsid w:val="003D19CF"/>
    <w:rsid w:val="003D2ED6"/>
    <w:rsid w:val="003D416B"/>
    <w:rsid w:val="003D6D78"/>
    <w:rsid w:val="003D6E4B"/>
    <w:rsid w:val="003E2542"/>
    <w:rsid w:val="003E37A6"/>
    <w:rsid w:val="003E7655"/>
    <w:rsid w:val="003E775D"/>
    <w:rsid w:val="003F035F"/>
    <w:rsid w:val="003F3735"/>
    <w:rsid w:val="003F46F4"/>
    <w:rsid w:val="003F5340"/>
    <w:rsid w:val="003F6C4C"/>
    <w:rsid w:val="003F7B0A"/>
    <w:rsid w:val="00400E02"/>
    <w:rsid w:val="0040114D"/>
    <w:rsid w:val="00403AF5"/>
    <w:rsid w:val="00406828"/>
    <w:rsid w:val="00407AD9"/>
    <w:rsid w:val="004130C2"/>
    <w:rsid w:val="00415AA1"/>
    <w:rsid w:val="00417097"/>
    <w:rsid w:val="00421085"/>
    <w:rsid w:val="004230A8"/>
    <w:rsid w:val="00426E3E"/>
    <w:rsid w:val="00430925"/>
    <w:rsid w:val="0043213E"/>
    <w:rsid w:val="00432DC4"/>
    <w:rsid w:val="00433B63"/>
    <w:rsid w:val="0043750E"/>
    <w:rsid w:val="00442213"/>
    <w:rsid w:val="0044394A"/>
    <w:rsid w:val="00443D9E"/>
    <w:rsid w:val="00444C6C"/>
    <w:rsid w:val="0044591E"/>
    <w:rsid w:val="00455FAA"/>
    <w:rsid w:val="00456299"/>
    <w:rsid w:val="00463F7E"/>
    <w:rsid w:val="004675BB"/>
    <w:rsid w:val="00471F9D"/>
    <w:rsid w:val="004729BD"/>
    <w:rsid w:val="0047401C"/>
    <w:rsid w:val="00474157"/>
    <w:rsid w:val="00477F1B"/>
    <w:rsid w:val="00485D5D"/>
    <w:rsid w:val="00487BE0"/>
    <w:rsid w:val="00496C6F"/>
    <w:rsid w:val="004A01B3"/>
    <w:rsid w:val="004A1A0F"/>
    <w:rsid w:val="004A2493"/>
    <w:rsid w:val="004B0BCB"/>
    <w:rsid w:val="004B255F"/>
    <w:rsid w:val="004B3B86"/>
    <w:rsid w:val="004B53B9"/>
    <w:rsid w:val="004B57DC"/>
    <w:rsid w:val="004B5BB8"/>
    <w:rsid w:val="004C1972"/>
    <w:rsid w:val="004C29FF"/>
    <w:rsid w:val="004C3899"/>
    <w:rsid w:val="004D5E69"/>
    <w:rsid w:val="004E03FE"/>
    <w:rsid w:val="004E58EE"/>
    <w:rsid w:val="004E5F04"/>
    <w:rsid w:val="004E6F23"/>
    <w:rsid w:val="004E7AB8"/>
    <w:rsid w:val="004F013D"/>
    <w:rsid w:val="004F0724"/>
    <w:rsid w:val="004F2AEF"/>
    <w:rsid w:val="004F50C8"/>
    <w:rsid w:val="004F6FAF"/>
    <w:rsid w:val="0050053D"/>
    <w:rsid w:val="00504DF0"/>
    <w:rsid w:val="00506060"/>
    <w:rsid w:val="00506656"/>
    <w:rsid w:val="00510F70"/>
    <w:rsid w:val="005118B5"/>
    <w:rsid w:val="005145DB"/>
    <w:rsid w:val="00520262"/>
    <w:rsid w:val="005206BA"/>
    <w:rsid w:val="005208AE"/>
    <w:rsid w:val="00522A7F"/>
    <w:rsid w:val="00522AAA"/>
    <w:rsid w:val="00525575"/>
    <w:rsid w:val="00526BB8"/>
    <w:rsid w:val="005273B0"/>
    <w:rsid w:val="00534A71"/>
    <w:rsid w:val="005356C1"/>
    <w:rsid w:val="00535A36"/>
    <w:rsid w:val="0053654D"/>
    <w:rsid w:val="00541043"/>
    <w:rsid w:val="005509E2"/>
    <w:rsid w:val="00551DA4"/>
    <w:rsid w:val="00551DD8"/>
    <w:rsid w:val="005526C4"/>
    <w:rsid w:val="005534DB"/>
    <w:rsid w:val="005541EC"/>
    <w:rsid w:val="00555D72"/>
    <w:rsid w:val="00564B58"/>
    <w:rsid w:val="00566724"/>
    <w:rsid w:val="005676E2"/>
    <w:rsid w:val="00577B45"/>
    <w:rsid w:val="00577BB7"/>
    <w:rsid w:val="005815C2"/>
    <w:rsid w:val="00581BEF"/>
    <w:rsid w:val="0058463D"/>
    <w:rsid w:val="005851E3"/>
    <w:rsid w:val="00586DAD"/>
    <w:rsid w:val="00587651"/>
    <w:rsid w:val="00597D46"/>
    <w:rsid w:val="005A0C81"/>
    <w:rsid w:val="005A333C"/>
    <w:rsid w:val="005A3765"/>
    <w:rsid w:val="005A441D"/>
    <w:rsid w:val="005A4817"/>
    <w:rsid w:val="005A5076"/>
    <w:rsid w:val="005A51A6"/>
    <w:rsid w:val="005A6350"/>
    <w:rsid w:val="005B3486"/>
    <w:rsid w:val="005B4A19"/>
    <w:rsid w:val="005B5328"/>
    <w:rsid w:val="005B73F6"/>
    <w:rsid w:val="005C09BB"/>
    <w:rsid w:val="005C1759"/>
    <w:rsid w:val="005C2913"/>
    <w:rsid w:val="005C44A7"/>
    <w:rsid w:val="005C4F30"/>
    <w:rsid w:val="005C62A9"/>
    <w:rsid w:val="005C67C6"/>
    <w:rsid w:val="005D446F"/>
    <w:rsid w:val="005D685F"/>
    <w:rsid w:val="005D6E50"/>
    <w:rsid w:val="005E4575"/>
    <w:rsid w:val="005E5597"/>
    <w:rsid w:val="005E6643"/>
    <w:rsid w:val="005E7706"/>
    <w:rsid w:val="005F0C8F"/>
    <w:rsid w:val="005F186B"/>
    <w:rsid w:val="005F2998"/>
    <w:rsid w:val="005F31E8"/>
    <w:rsid w:val="005F72E8"/>
    <w:rsid w:val="005F7F36"/>
    <w:rsid w:val="0060060D"/>
    <w:rsid w:val="00610D37"/>
    <w:rsid w:val="006119DE"/>
    <w:rsid w:val="00611CB4"/>
    <w:rsid w:val="00613A74"/>
    <w:rsid w:val="006141E9"/>
    <w:rsid w:val="006148B0"/>
    <w:rsid w:val="00614DCE"/>
    <w:rsid w:val="00622491"/>
    <w:rsid w:val="00623C57"/>
    <w:rsid w:val="00623D7E"/>
    <w:rsid w:val="00627097"/>
    <w:rsid w:val="006373D6"/>
    <w:rsid w:val="00645877"/>
    <w:rsid w:val="00646B0A"/>
    <w:rsid w:val="006546EC"/>
    <w:rsid w:val="00655D17"/>
    <w:rsid w:val="006560ED"/>
    <w:rsid w:val="006579A1"/>
    <w:rsid w:val="00657D91"/>
    <w:rsid w:val="00660BBD"/>
    <w:rsid w:val="0066250E"/>
    <w:rsid w:val="00664AEF"/>
    <w:rsid w:val="00666047"/>
    <w:rsid w:val="00666A31"/>
    <w:rsid w:val="00667A38"/>
    <w:rsid w:val="00670228"/>
    <w:rsid w:val="00672ABA"/>
    <w:rsid w:val="00672B9D"/>
    <w:rsid w:val="00672D22"/>
    <w:rsid w:val="00677119"/>
    <w:rsid w:val="00685F6E"/>
    <w:rsid w:val="00690E86"/>
    <w:rsid w:val="00694986"/>
    <w:rsid w:val="00695178"/>
    <w:rsid w:val="00695589"/>
    <w:rsid w:val="006A0497"/>
    <w:rsid w:val="006A1379"/>
    <w:rsid w:val="006A17BE"/>
    <w:rsid w:val="006A69A1"/>
    <w:rsid w:val="006A7A6C"/>
    <w:rsid w:val="006B2246"/>
    <w:rsid w:val="006B4F57"/>
    <w:rsid w:val="006B7638"/>
    <w:rsid w:val="006C04E5"/>
    <w:rsid w:val="006C251B"/>
    <w:rsid w:val="006C5912"/>
    <w:rsid w:val="006C6A8F"/>
    <w:rsid w:val="006C72AE"/>
    <w:rsid w:val="006C7575"/>
    <w:rsid w:val="006C78BA"/>
    <w:rsid w:val="006D0287"/>
    <w:rsid w:val="006D3A54"/>
    <w:rsid w:val="006D4B5B"/>
    <w:rsid w:val="006D5C1F"/>
    <w:rsid w:val="006D66EB"/>
    <w:rsid w:val="006D70F9"/>
    <w:rsid w:val="006D7E9B"/>
    <w:rsid w:val="006E1107"/>
    <w:rsid w:val="006E3758"/>
    <w:rsid w:val="006E3AE9"/>
    <w:rsid w:val="006E741F"/>
    <w:rsid w:val="006F0123"/>
    <w:rsid w:val="006F0A8B"/>
    <w:rsid w:val="006F35F2"/>
    <w:rsid w:val="006F6E25"/>
    <w:rsid w:val="007009D2"/>
    <w:rsid w:val="00701CF8"/>
    <w:rsid w:val="0070376D"/>
    <w:rsid w:val="00706FC6"/>
    <w:rsid w:val="00707AA2"/>
    <w:rsid w:val="0071072C"/>
    <w:rsid w:val="00711272"/>
    <w:rsid w:val="007119EA"/>
    <w:rsid w:val="00714A3F"/>
    <w:rsid w:val="00714B10"/>
    <w:rsid w:val="007152DE"/>
    <w:rsid w:val="007156DB"/>
    <w:rsid w:val="0071760D"/>
    <w:rsid w:val="00721067"/>
    <w:rsid w:val="007216B8"/>
    <w:rsid w:val="0072303A"/>
    <w:rsid w:val="00723739"/>
    <w:rsid w:val="00723F90"/>
    <w:rsid w:val="00727A17"/>
    <w:rsid w:val="007300E4"/>
    <w:rsid w:val="00730BE0"/>
    <w:rsid w:val="00730CE4"/>
    <w:rsid w:val="00732CC0"/>
    <w:rsid w:val="00737B86"/>
    <w:rsid w:val="00737EF0"/>
    <w:rsid w:val="00743484"/>
    <w:rsid w:val="00744097"/>
    <w:rsid w:val="007444C3"/>
    <w:rsid w:val="007457FA"/>
    <w:rsid w:val="00746948"/>
    <w:rsid w:val="00751E37"/>
    <w:rsid w:val="00752135"/>
    <w:rsid w:val="007552BC"/>
    <w:rsid w:val="0075530B"/>
    <w:rsid w:val="007559FE"/>
    <w:rsid w:val="00757632"/>
    <w:rsid w:val="00757764"/>
    <w:rsid w:val="00764302"/>
    <w:rsid w:val="00767538"/>
    <w:rsid w:val="00771083"/>
    <w:rsid w:val="00772456"/>
    <w:rsid w:val="00775912"/>
    <w:rsid w:val="0077741A"/>
    <w:rsid w:val="007802C1"/>
    <w:rsid w:val="00783EA5"/>
    <w:rsid w:val="00785005"/>
    <w:rsid w:val="0078526C"/>
    <w:rsid w:val="00791025"/>
    <w:rsid w:val="00791175"/>
    <w:rsid w:val="007955F4"/>
    <w:rsid w:val="007961A5"/>
    <w:rsid w:val="007A2EC2"/>
    <w:rsid w:val="007A3900"/>
    <w:rsid w:val="007A5D19"/>
    <w:rsid w:val="007B1149"/>
    <w:rsid w:val="007B1EC2"/>
    <w:rsid w:val="007B4B28"/>
    <w:rsid w:val="007B6BF7"/>
    <w:rsid w:val="007B7130"/>
    <w:rsid w:val="007C1CFB"/>
    <w:rsid w:val="007C3376"/>
    <w:rsid w:val="007C3BAF"/>
    <w:rsid w:val="007C3EEF"/>
    <w:rsid w:val="007D06B8"/>
    <w:rsid w:val="007D0CF1"/>
    <w:rsid w:val="007D3581"/>
    <w:rsid w:val="007D3F28"/>
    <w:rsid w:val="007E1B72"/>
    <w:rsid w:val="007E2F98"/>
    <w:rsid w:val="007E43CD"/>
    <w:rsid w:val="007E5F66"/>
    <w:rsid w:val="007E758A"/>
    <w:rsid w:val="007E7828"/>
    <w:rsid w:val="007F1180"/>
    <w:rsid w:val="007F2343"/>
    <w:rsid w:val="007F50D0"/>
    <w:rsid w:val="007F5C61"/>
    <w:rsid w:val="007F6902"/>
    <w:rsid w:val="007F7F69"/>
    <w:rsid w:val="00807CB4"/>
    <w:rsid w:val="00810CE1"/>
    <w:rsid w:val="00812D70"/>
    <w:rsid w:val="008137D5"/>
    <w:rsid w:val="00814920"/>
    <w:rsid w:val="008176FE"/>
    <w:rsid w:val="008178EE"/>
    <w:rsid w:val="00817BA4"/>
    <w:rsid w:val="00820FEE"/>
    <w:rsid w:val="0082776E"/>
    <w:rsid w:val="008302EA"/>
    <w:rsid w:val="00832C01"/>
    <w:rsid w:val="008338AD"/>
    <w:rsid w:val="0083531C"/>
    <w:rsid w:val="0083715D"/>
    <w:rsid w:val="00842611"/>
    <w:rsid w:val="00844FCA"/>
    <w:rsid w:val="0084778C"/>
    <w:rsid w:val="008506B9"/>
    <w:rsid w:val="00851830"/>
    <w:rsid w:val="0085246B"/>
    <w:rsid w:val="00852FCA"/>
    <w:rsid w:val="008555F3"/>
    <w:rsid w:val="0085696A"/>
    <w:rsid w:val="00860684"/>
    <w:rsid w:val="008616AE"/>
    <w:rsid w:val="00862169"/>
    <w:rsid w:val="00862E98"/>
    <w:rsid w:val="00865541"/>
    <w:rsid w:val="0087019A"/>
    <w:rsid w:val="00870BCB"/>
    <w:rsid w:val="0087171F"/>
    <w:rsid w:val="0087187E"/>
    <w:rsid w:val="0087306C"/>
    <w:rsid w:val="00876922"/>
    <w:rsid w:val="00876BAE"/>
    <w:rsid w:val="00883DE0"/>
    <w:rsid w:val="008852FD"/>
    <w:rsid w:val="00885E47"/>
    <w:rsid w:val="008867A6"/>
    <w:rsid w:val="008A09EE"/>
    <w:rsid w:val="008A191C"/>
    <w:rsid w:val="008A257B"/>
    <w:rsid w:val="008A45A8"/>
    <w:rsid w:val="008A5CFA"/>
    <w:rsid w:val="008A6D6E"/>
    <w:rsid w:val="008B0F4B"/>
    <w:rsid w:val="008B1DBC"/>
    <w:rsid w:val="008B3008"/>
    <w:rsid w:val="008B3736"/>
    <w:rsid w:val="008B424F"/>
    <w:rsid w:val="008B7154"/>
    <w:rsid w:val="008C46DA"/>
    <w:rsid w:val="008C59D1"/>
    <w:rsid w:val="008C679D"/>
    <w:rsid w:val="008D191A"/>
    <w:rsid w:val="008D5D06"/>
    <w:rsid w:val="008D78DD"/>
    <w:rsid w:val="008E1987"/>
    <w:rsid w:val="008E1D2C"/>
    <w:rsid w:val="008E611A"/>
    <w:rsid w:val="008F29C7"/>
    <w:rsid w:val="008F2C9D"/>
    <w:rsid w:val="008F49C7"/>
    <w:rsid w:val="008F778C"/>
    <w:rsid w:val="008F7A0F"/>
    <w:rsid w:val="00904ACB"/>
    <w:rsid w:val="00905114"/>
    <w:rsid w:val="00905E20"/>
    <w:rsid w:val="009137BA"/>
    <w:rsid w:val="00916322"/>
    <w:rsid w:val="009163EA"/>
    <w:rsid w:val="00917956"/>
    <w:rsid w:val="00920041"/>
    <w:rsid w:val="00921401"/>
    <w:rsid w:val="00922D13"/>
    <w:rsid w:val="009235C7"/>
    <w:rsid w:val="00926E60"/>
    <w:rsid w:val="0092734D"/>
    <w:rsid w:val="00927A5F"/>
    <w:rsid w:val="00933D6F"/>
    <w:rsid w:val="0093466C"/>
    <w:rsid w:val="009357A5"/>
    <w:rsid w:val="009358C2"/>
    <w:rsid w:val="00940321"/>
    <w:rsid w:val="00940E4E"/>
    <w:rsid w:val="00941FDF"/>
    <w:rsid w:val="00942FBF"/>
    <w:rsid w:val="00943716"/>
    <w:rsid w:val="00945473"/>
    <w:rsid w:val="0094556F"/>
    <w:rsid w:val="00945AB9"/>
    <w:rsid w:val="00946EFE"/>
    <w:rsid w:val="009517A2"/>
    <w:rsid w:val="00952431"/>
    <w:rsid w:val="009536CC"/>
    <w:rsid w:val="00953AA0"/>
    <w:rsid w:val="00953AAA"/>
    <w:rsid w:val="00954703"/>
    <w:rsid w:val="00957DB5"/>
    <w:rsid w:val="00957F0F"/>
    <w:rsid w:val="00960B1D"/>
    <w:rsid w:val="0096244F"/>
    <w:rsid w:val="0096277E"/>
    <w:rsid w:val="0096436A"/>
    <w:rsid w:val="00966E9E"/>
    <w:rsid w:val="0097080C"/>
    <w:rsid w:val="00971609"/>
    <w:rsid w:val="0097267B"/>
    <w:rsid w:val="009730FD"/>
    <w:rsid w:val="0097540C"/>
    <w:rsid w:val="0097578E"/>
    <w:rsid w:val="00983503"/>
    <w:rsid w:val="0099245B"/>
    <w:rsid w:val="00992600"/>
    <w:rsid w:val="00992D47"/>
    <w:rsid w:val="0099651E"/>
    <w:rsid w:val="00996ED4"/>
    <w:rsid w:val="009A03FE"/>
    <w:rsid w:val="009A21F9"/>
    <w:rsid w:val="009B0C71"/>
    <w:rsid w:val="009B688F"/>
    <w:rsid w:val="009B6B83"/>
    <w:rsid w:val="009C029B"/>
    <w:rsid w:val="009C2F78"/>
    <w:rsid w:val="009C3F06"/>
    <w:rsid w:val="009C4A8A"/>
    <w:rsid w:val="009C4F7F"/>
    <w:rsid w:val="009C5232"/>
    <w:rsid w:val="009C718B"/>
    <w:rsid w:val="009C78C8"/>
    <w:rsid w:val="009D223E"/>
    <w:rsid w:val="009D2278"/>
    <w:rsid w:val="009D2370"/>
    <w:rsid w:val="009D24F7"/>
    <w:rsid w:val="009D3306"/>
    <w:rsid w:val="009D6D09"/>
    <w:rsid w:val="009D6EF2"/>
    <w:rsid w:val="009E0742"/>
    <w:rsid w:val="009E09B5"/>
    <w:rsid w:val="009E0EFE"/>
    <w:rsid w:val="009E294A"/>
    <w:rsid w:val="009E30CF"/>
    <w:rsid w:val="009E4B5D"/>
    <w:rsid w:val="009F10C4"/>
    <w:rsid w:val="009F1D1A"/>
    <w:rsid w:val="009F40B5"/>
    <w:rsid w:val="009F55CE"/>
    <w:rsid w:val="009F5793"/>
    <w:rsid w:val="009F5A2C"/>
    <w:rsid w:val="009F636A"/>
    <w:rsid w:val="00A01407"/>
    <w:rsid w:val="00A01C6C"/>
    <w:rsid w:val="00A04C36"/>
    <w:rsid w:val="00A050C5"/>
    <w:rsid w:val="00A065E6"/>
    <w:rsid w:val="00A06D95"/>
    <w:rsid w:val="00A10897"/>
    <w:rsid w:val="00A11B04"/>
    <w:rsid w:val="00A1243E"/>
    <w:rsid w:val="00A13420"/>
    <w:rsid w:val="00A15529"/>
    <w:rsid w:val="00A16F6E"/>
    <w:rsid w:val="00A1726B"/>
    <w:rsid w:val="00A22277"/>
    <w:rsid w:val="00A25209"/>
    <w:rsid w:val="00A26A45"/>
    <w:rsid w:val="00A27468"/>
    <w:rsid w:val="00A3045D"/>
    <w:rsid w:val="00A31D75"/>
    <w:rsid w:val="00A338DF"/>
    <w:rsid w:val="00A356E7"/>
    <w:rsid w:val="00A445CB"/>
    <w:rsid w:val="00A50F61"/>
    <w:rsid w:val="00A5306B"/>
    <w:rsid w:val="00A53C64"/>
    <w:rsid w:val="00A6061F"/>
    <w:rsid w:val="00A61589"/>
    <w:rsid w:val="00A65DC6"/>
    <w:rsid w:val="00A777B1"/>
    <w:rsid w:val="00A82219"/>
    <w:rsid w:val="00A840BF"/>
    <w:rsid w:val="00A84227"/>
    <w:rsid w:val="00A856B6"/>
    <w:rsid w:val="00A85E32"/>
    <w:rsid w:val="00A928D0"/>
    <w:rsid w:val="00A93A3D"/>
    <w:rsid w:val="00A93AC1"/>
    <w:rsid w:val="00A93C29"/>
    <w:rsid w:val="00A94BB1"/>
    <w:rsid w:val="00A97E21"/>
    <w:rsid w:val="00AA03BE"/>
    <w:rsid w:val="00AA0A0C"/>
    <w:rsid w:val="00AA4746"/>
    <w:rsid w:val="00AA5986"/>
    <w:rsid w:val="00AB0001"/>
    <w:rsid w:val="00AB1782"/>
    <w:rsid w:val="00AB2418"/>
    <w:rsid w:val="00AB273B"/>
    <w:rsid w:val="00AB2E7F"/>
    <w:rsid w:val="00AB4CF0"/>
    <w:rsid w:val="00AB53A5"/>
    <w:rsid w:val="00AB5859"/>
    <w:rsid w:val="00AB66DF"/>
    <w:rsid w:val="00AB7D83"/>
    <w:rsid w:val="00AC1527"/>
    <w:rsid w:val="00AC1812"/>
    <w:rsid w:val="00AC4E3D"/>
    <w:rsid w:val="00AC60FA"/>
    <w:rsid w:val="00AD0085"/>
    <w:rsid w:val="00AD0AB9"/>
    <w:rsid w:val="00AD1E60"/>
    <w:rsid w:val="00AD1E87"/>
    <w:rsid w:val="00AD2054"/>
    <w:rsid w:val="00AD4FA5"/>
    <w:rsid w:val="00AD6CFE"/>
    <w:rsid w:val="00AD7F2C"/>
    <w:rsid w:val="00AE0D95"/>
    <w:rsid w:val="00AE10C5"/>
    <w:rsid w:val="00AE40E9"/>
    <w:rsid w:val="00AE525A"/>
    <w:rsid w:val="00AF054C"/>
    <w:rsid w:val="00AF575B"/>
    <w:rsid w:val="00AF59B7"/>
    <w:rsid w:val="00AF6689"/>
    <w:rsid w:val="00AF780F"/>
    <w:rsid w:val="00B026FB"/>
    <w:rsid w:val="00B032B5"/>
    <w:rsid w:val="00B050E0"/>
    <w:rsid w:val="00B0765B"/>
    <w:rsid w:val="00B07B6E"/>
    <w:rsid w:val="00B10D0E"/>
    <w:rsid w:val="00B1487D"/>
    <w:rsid w:val="00B14C40"/>
    <w:rsid w:val="00B14EC7"/>
    <w:rsid w:val="00B165A7"/>
    <w:rsid w:val="00B17FB7"/>
    <w:rsid w:val="00B211FD"/>
    <w:rsid w:val="00B2195E"/>
    <w:rsid w:val="00B24E7C"/>
    <w:rsid w:val="00B3063D"/>
    <w:rsid w:val="00B33853"/>
    <w:rsid w:val="00B34FDD"/>
    <w:rsid w:val="00B35563"/>
    <w:rsid w:val="00B36FA7"/>
    <w:rsid w:val="00B4012A"/>
    <w:rsid w:val="00B41C7D"/>
    <w:rsid w:val="00B44A30"/>
    <w:rsid w:val="00B47729"/>
    <w:rsid w:val="00B51764"/>
    <w:rsid w:val="00B52AE0"/>
    <w:rsid w:val="00B535F1"/>
    <w:rsid w:val="00B556B1"/>
    <w:rsid w:val="00B56018"/>
    <w:rsid w:val="00B56CF6"/>
    <w:rsid w:val="00B6188B"/>
    <w:rsid w:val="00B64D33"/>
    <w:rsid w:val="00B6560F"/>
    <w:rsid w:val="00B75A69"/>
    <w:rsid w:val="00B76B49"/>
    <w:rsid w:val="00B76CF1"/>
    <w:rsid w:val="00B775CA"/>
    <w:rsid w:val="00B80B18"/>
    <w:rsid w:val="00B81345"/>
    <w:rsid w:val="00B850C8"/>
    <w:rsid w:val="00B85F56"/>
    <w:rsid w:val="00B85F82"/>
    <w:rsid w:val="00B86600"/>
    <w:rsid w:val="00B86E09"/>
    <w:rsid w:val="00B86EDC"/>
    <w:rsid w:val="00B86F65"/>
    <w:rsid w:val="00B871F6"/>
    <w:rsid w:val="00B91120"/>
    <w:rsid w:val="00B91E78"/>
    <w:rsid w:val="00B9232C"/>
    <w:rsid w:val="00B93176"/>
    <w:rsid w:val="00B941BB"/>
    <w:rsid w:val="00B96A84"/>
    <w:rsid w:val="00B977F9"/>
    <w:rsid w:val="00BA0491"/>
    <w:rsid w:val="00BA24D0"/>
    <w:rsid w:val="00BA4A16"/>
    <w:rsid w:val="00BB01A1"/>
    <w:rsid w:val="00BB109E"/>
    <w:rsid w:val="00BB3072"/>
    <w:rsid w:val="00BB6B07"/>
    <w:rsid w:val="00BC0135"/>
    <w:rsid w:val="00BC18E5"/>
    <w:rsid w:val="00BC25F0"/>
    <w:rsid w:val="00BC66EF"/>
    <w:rsid w:val="00BD26E5"/>
    <w:rsid w:val="00BD2C70"/>
    <w:rsid w:val="00BD66A8"/>
    <w:rsid w:val="00BD6F8E"/>
    <w:rsid w:val="00BD755E"/>
    <w:rsid w:val="00BE1D57"/>
    <w:rsid w:val="00BE3225"/>
    <w:rsid w:val="00BE5BDB"/>
    <w:rsid w:val="00BE7621"/>
    <w:rsid w:val="00BF3E1E"/>
    <w:rsid w:val="00BF55A9"/>
    <w:rsid w:val="00BF5FCD"/>
    <w:rsid w:val="00BF66A7"/>
    <w:rsid w:val="00BF7273"/>
    <w:rsid w:val="00BF72CB"/>
    <w:rsid w:val="00C036A6"/>
    <w:rsid w:val="00C0639B"/>
    <w:rsid w:val="00C07DD8"/>
    <w:rsid w:val="00C11D42"/>
    <w:rsid w:val="00C12CC2"/>
    <w:rsid w:val="00C131AB"/>
    <w:rsid w:val="00C14724"/>
    <w:rsid w:val="00C1535E"/>
    <w:rsid w:val="00C1602B"/>
    <w:rsid w:val="00C16A86"/>
    <w:rsid w:val="00C17139"/>
    <w:rsid w:val="00C22402"/>
    <w:rsid w:val="00C23537"/>
    <w:rsid w:val="00C246A6"/>
    <w:rsid w:val="00C248D5"/>
    <w:rsid w:val="00C249D1"/>
    <w:rsid w:val="00C25103"/>
    <w:rsid w:val="00C25201"/>
    <w:rsid w:val="00C25AE4"/>
    <w:rsid w:val="00C25B1F"/>
    <w:rsid w:val="00C25C1D"/>
    <w:rsid w:val="00C2751F"/>
    <w:rsid w:val="00C33228"/>
    <w:rsid w:val="00C34DFB"/>
    <w:rsid w:val="00C419B2"/>
    <w:rsid w:val="00C420B0"/>
    <w:rsid w:val="00C4267A"/>
    <w:rsid w:val="00C45FDA"/>
    <w:rsid w:val="00C46BE4"/>
    <w:rsid w:val="00C50C28"/>
    <w:rsid w:val="00C538F2"/>
    <w:rsid w:val="00C55C13"/>
    <w:rsid w:val="00C60487"/>
    <w:rsid w:val="00C65A78"/>
    <w:rsid w:val="00C66AC4"/>
    <w:rsid w:val="00C73724"/>
    <w:rsid w:val="00C75683"/>
    <w:rsid w:val="00C77E42"/>
    <w:rsid w:val="00C817D4"/>
    <w:rsid w:val="00C834A6"/>
    <w:rsid w:val="00C856E2"/>
    <w:rsid w:val="00C863B0"/>
    <w:rsid w:val="00C91FD3"/>
    <w:rsid w:val="00C92F57"/>
    <w:rsid w:val="00C94E3A"/>
    <w:rsid w:val="00C953F3"/>
    <w:rsid w:val="00C96F4E"/>
    <w:rsid w:val="00C97B63"/>
    <w:rsid w:val="00CA0934"/>
    <w:rsid w:val="00CA181D"/>
    <w:rsid w:val="00CA18FE"/>
    <w:rsid w:val="00CA37CA"/>
    <w:rsid w:val="00CA639F"/>
    <w:rsid w:val="00CA7FED"/>
    <w:rsid w:val="00CB0AFA"/>
    <w:rsid w:val="00CB17C1"/>
    <w:rsid w:val="00CB25F4"/>
    <w:rsid w:val="00CB5B99"/>
    <w:rsid w:val="00CB6CFF"/>
    <w:rsid w:val="00CC0C8E"/>
    <w:rsid w:val="00CC2FE1"/>
    <w:rsid w:val="00CD0362"/>
    <w:rsid w:val="00CD247A"/>
    <w:rsid w:val="00CD74CF"/>
    <w:rsid w:val="00CD7FE3"/>
    <w:rsid w:val="00CE1AC6"/>
    <w:rsid w:val="00CE1E7A"/>
    <w:rsid w:val="00CE285A"/>
    <w:rsid w:val="00CE3343"/>
    <w:rsid w:val="00CE5DD5"/>
    <w:rsid w:val="00CE7E1A"/>
    <w:rsid w:val="00CF5B5B"/>
    <w:rsid w:val="00CF64C9"/>
    <w:rsid w:val="00CF775B"/>
    <w:rsid w:val="00D01230"/>
    <w:rsid w:val="00D01A8A"/>
    <w:rsid w:val="00D01E7C"/>
    <w:rsid w:val="00D0216B"/>
    <w:rsid w:val="00D024EF"/>
    <w:rsid w:val="00D04429"/>
    <w:rsid w:val="00D057F1"/>
    <w:rsid w:val="00D065B3"/>
    <w:rsid w:val="00D12381"/>
    <w:rsid w:val="00D12886"/>
    <w:rsid w:val="00D170E5"/>
    <w:rsid w:val="00D21716"/>
    <w:rsid w:val="00D22394"/>
    <w:rsid w:val="00D23C15"/>
    <w:rsid w:val="00D26B46"/>
    <w:rsid w:val="00D30F83"/>
    <w:rsid w:val="00D31FA1"/>
    <w:rsid w:val="00D338CF"/>
    <w:rsid w:val="00D348BF"/>
    <w:rsid w:val="00D34B8A"/>
    <w:rsid w:val="00D36963"/>
    <w:rsid w:val="00D37343"/>
    <w:rsid w:val="00D37BC4"/>
    <w:rsid w:val="00D40E9D"/>
    <w:rsid w:val="00D43888"/>
    <w:rsid w:val="00D466E9"/>
    <w:rsid w:val="00D536A9"/>
    <w:rsid w:val="00D577C7"/>
    <w:rsid w:val="00D60828"/>
    <w:rsid w:val="00D61064"/>
    <w:rsid w:val="00D70E83"/>
    <w:rsid w:val="00D71D9B"/>
    <w:rsid w:val="00D72870"/>
    <w:rsid w:val="00D75AD2"/>
    <w:rsid w:val="00D76CDF"/>
    <w:rsid w:val="00D814E6"/>
    <w:rsid w:val="00D84461"/>
    <w:rsid w:val="00D90DD6"/>
    <w:rsid w:val="00D96E69"/>
    <w:rsid w:val="00D972CE"/>
    <w:rsid w:val="00DA07EE"/>
    <w:rsid w:val="00DA3DF8"/>
    <w:rsid w:val="00DA5088"/>
    <w:rsid w:val="00DA5C02"/>
    <w:rsid w:val="00DA69E0"/>
    <w:rsid w:val="00DA76A2"/>
    <w:rsid w:val="00DB05A5"/>
    <w:rsid w:val="00DB4ADE"/>
    <w:rsid w:val="00DB4E27"/>
    <w:rsid w:val="00DC1F20"/>
    <w:rsid w:val="00DC2291"/>
    <w:rsid w:val="00DC3817"/>
    <w:rsid w:val="00DC3C62"/>
    <w:rsid w:val="00DC5C8C"/>
    <w:rsid w:val="00DD0599"/>
    <w:rsid w:val="00DD2D0B"/>
    <w:rsid w:val="00DD335A"/>
    <w:rsid w:val="00DD4771"/>
    <w:rsid w:val="00DD5786"/>
    <w:rsid w:val="00DD6E82"/>
    <w:rsid w:val="00DD722C"/>
    <w:rsid w:val="00DE0639"/>
    <w:rsid w:val="00DE08FE"/>
    <w:rsid w:val="00DE2964"/>
    <w:rsid w:val="00DE376C"/>
    <w:rsid w:val="00DE3FE5"/>
    <w:rsid w:val="00DE48FC"/>
    <w:rsid w:val="00DE4B00"/>
    <w:rsid w:val="00DE57FE"/>
    <w:rsid w:val="00DF0B64"/>
    <w:rsid w:val="00DF19BC"/>
    <w:rsid w:val="00DF20E4"/>
    <w:rsid w:val="00E0024F"/>
    <w:rsid w:val="00E0254E"/>
    <w:rsid w:val="00E04473"/>
    <w:rsid w:val="00E05071"/>
    <w:rsid w:val="00E0518A"/>
    <w:rsid w:val="00E06C44"/>
    <w:rsid w:val="00E0739B"/>
    <w:rsid w:val="00E07AEF"/>
    <w:rsid w:val="00E116E2"/>
    <w:rsid w:val="00E119D4"/>
    <w:rsid w:val="00E124E5"/>
    <w:rsid w:val="00E12655"/>
    <w:rsid w:val="00E1299E"/>
    <w:rsid w:val="00E12D57"/>
    <w:rsid w:val="00E12FA1"/>
    <w:rsid w:val="00E167E3"/>
    <w:rsid w:val="00E20985"/>
    <w:rsid w:val="00E21613"/>
    <w:rsid w:val="00E2378C"/>
    <w:rsid w:val="00E244CA"/>
    <w:rsid w:val="00E248BB"/>
    <w:rsid w:val="00E3041E"/>
    <w:rsid w:val="00E30A03"/>
    <w:rsid w:val="00E31E7A"/>
    <w:rsid w:val="00E32A75"/>
    <w:rsid w:val="00E32F91"/>
    <w:rsid w:val="00E36D96"/>
    <w:rsid w:val="00E37BE2"/>
    <w:rsid w:val="00E410A8"/>
    <w:rsid w:val="00E415CE"/>
    <w:rsid w:val="00E46866"/>
    <w:rsid w:val="00E46EB0"/>
    <w:rsid w:val="00E50610"/>
    <w:rsid w:val="00E526E0"/>
    <w:rsid w:val="00E5434D"/>
    <w:rsid w:val="00E55C57"/>
    <w:rsid w:val="00E56609"/>
    <w:rsid w:val="00E640F1"/>
    <w:rsid w:val="00E64856"/>
    <w:rsid w:val="00E665C6"/>
    <w:rsid w:val="00E6692C"/>
    <w:rsid w:val="00E67186"/>
    <w:rsid w:val="00E675C1"/>
    <w:rsid w:val="00E70D1E"/>
    <w:rsid w:val="00E72C7F"/>
    <w:rsid w:val="00E75A4C"/>
    <w:rsid w:val="00E77EDF"/>
    <w:rsid w:val="00E77FB5"/>
    <w:rsid w:val="00E80152"/>
    <w:rsid w:val="00E81F38"/>
    <w:rsid w:val="00E82E3C"/>
    <w:rsid w:val="00E82E83"/>
    <w:rsid w:val="00E86E34"/>
    <w:rsid w:val="00E86F3D"/>
    <w:rsid w:val="00E870E4"/>
    <w:rsid w:val="00E870F1"/>
    <w:rsid w:val="00E87A4A"/>
    <w:rsid w:val="00E9353B"/>
    <w:rsid w:val="00E95807"/>
    <w:rsid w:val="00E95956"/>
    <w:rsid w:val="00E9698A"/>
    <w:rsid w:val="00E97693"/>
    <w:rsid w:val="00E976C5"/>
    <w:rsid w:val="00EA509D"/>
    <w:rsid w:val="00EA5CBA"/>
    <w:rsid w:val="00EA6E95"/>
    <w:rsid w:val="00EA72EA"/>
    <w:rsid w:val="00EB07B8"/>
    <w:rsid w:val="00EB6561"/>
    <w:rsid w:val="00EC42A8"/>
    <w:rsid w:val="00EC585F"/>
    <w:rsid w:val="00EC6547"/>
    <w:rsid w:val="00EC772B"/>
    <w:rsid w:val="00ED63FB"/>
    <w:rsid w:val="00ED65E9"/>
    <w:rsid w:val="00EE01B3"/>
    <w:rsid w:val="00EE4B06"/>
    <w:rsid w:val="00EE4FBB"/>
    <w:rsid w:val="00EE50C0"/>
    <w:rsid w:val="00EE5695"/>
    <w:rsid w:val="00EF074E"/>
    <w:rsid w:val="00EF248E"/>
    <w:rsid w:val="00EF345A"/>
    <w:rsid w:val="00EF35AD"/>
    <w:rsid w:val="00EF4B00"/>
    <w:rsid w:val="00EF4FE9"/>
    <w:rsid w:val="00EF5084"/>
    <w:rsid w:val="00EF5DE3"/>
    <w:rsid w:val="00EF73C3"/>
    <w:rsid w:val="00F0443A"/>
    <w:rsid w:val="00F07CFC"/>
    <w:rsid w:val="00F104A7"/>
    <w:rsid w:val="00F11569"/>
    <w:rsid w:val="00F119E4"/>
    <w:rsid w:val="00F15126"/>
    <w:rsid w:val="00F16AC8"/>
    <w:rsid w:val="00F22FA1"/>
    <w:rsid w:val="00F23989"/>
    <w:rsid w:val="00F23AD6"/>
    <w:rsid w:val="00F23B69"/>
    <w:rsid w:val="00F2438E"/>
    <w:rsid w:val="00F2556A"/>
    <w:rsid w:val="00F25B94"/>
    <w:rsid w:val="00F26DE9"/>
    <w:rsid w:val="00F34EEE"/>
    <w:rsid w:val="00F36171"/>
    <w:rsid w:val="00F3747C"/>
    <w:rsid w:val="00F45B42"/>
    <w:rsid w:val="00F475DE"/>
    <w:rsid w:val="00F52DAA"/>
    <w:rsid w:val="00F53C07"/>
    <w:rsid w:val="00F565E6"/>
    <w:rsid w:val="00F566F6"/>
    <w:rsid w:val="00F572D2"/>
    <w:rsid w:val="00F5752D"/>
    <w:rsid w:val="00F57A3F"/>
    <w:rsid w:val="00F60C2A"/>
    <w:rsid w:val="00F649C1"/>
    <w:rsid w:val="00F6749F"/>
    <w:rsid w:val="00F67D80"/>
    <w:rsid w:val="00F67E3D"/>
    <w:rsid w:val="00F707C7"/>
    <w:rsid w:val="00F7123E"/>
    <w:rsid w:val="00F7204F"/>
    <w:rsid w:val="00F72661"/>
    <w:rsid w:val="00F75ABC"/>
    <w:rsid w:val="00F77549"/>
    <w:rsid w:val="00F77B75"/>
    <w:rsid w:val="00F77EA3"/>
    <w:rsid w:val="00F818DF"/>
    <w:rsid w:val="00F82F32"/>
    <w:rsid w:val="00F83322"/>
    <w:rsid w:val="00F90A78"/>
    <w:rsid w:val="00F91A78"/>
    <w:rsid w:val="00F94EE0"/>
    <w:rsid w:val="00FA0B96"/>
    <w:rsid w:val="00FA23A2"/>
    <w:rsid w:val="00FA3279"/>
    <w:rsid w:val="00FA35FF"/>
    <w:rsid w:val="00FA59DA"/>
    <w:rsid w:val="00FA5B53"/>
    <w:rsid w:val="00FA5BE1"/>
    <w:rsid w:val="00FB06AC"/>
    <w:rsid w:val="00FB1F14"/>
    <w:rsid w:val="00FB3A5F"/>
    <w:rsid w:val="00FB6478"/>
    <w:rsid w:val="00FB7A92"/>
    <w:rsid w:val="00FC1CC8"/>
    <w:rsid w:val="00FC2CA8"/>
    <w:rsid w:val="00FC4E62"/>
    <w:rsid w:val="00FC6049"/>
    <w:rsid w:val="00FC7078"/>
    <w:rsid w:val="00FD07F5"/>
    <w:rsid w:val="00FD202F"/>
    <w:rsid w:val="00FD3266"/>
    <w:rsid w:val="00FD5D31"/>
    <w:rsid w:val="00FD7CC5"/>
    <w:rsid w:val="00FE1280"/>
    <w:rsid w:val="00FE18D6"/>
    <w:rsid w:val="00FE1BE5"/>
    <w:rsid w:val="00FE5E71"/>
    <w:rsid w:val="00FE70FF"/>
    <w:rsid w:val="00FF0DD3"/>
    <w:rsid w:val="00FF64B4"/>
    <w:rsid w:val="00FF6DA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35A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788">
      <w:bodyDiv w:val="1"/>
      <w:marLeft w:val="0"/>
      <w:marRight w:val="0"/>
      <w:marTop w:val="0"/>
      <w:marBottom w:val="0"/>
      <w:divBdr>
        <w:top w:val="none" w:sz="0" w:space="0" w:color="auto"/>
        <w:left w:val="none" w:sz="0" w:space="0" w:color="auto"/>
        <w:bottom w:val="none" w:sz="0" w:space="0" w:color="auto"/>
        <w:right w:val="none" w:sz="0" w:space="0" w:color="auto"/>
      </w:divBdr>
    </w:div>
    <w:div w:id="110327816">
      <w:bodyDiv w:val="1"/>
      <w:marLeft w:val="0"/>
      <w:marRight w:val="0"/>
      <w:marTop w:val="0"/>
      <w:marBottom w:val="0"/>
      <w:divBdr>
        <w:top w:val="none" w:sz="0" w:space="0" w:color="auto"/>
        <w:left w:val="none" w:sz="0" w:space="0" w:color="auto"/>
        <w:bottom w:val="none" w:sz="0" w:space="0" w:color="auto"/>
        <w:right w:val="none" w:sz="0" w:space="0" w:color="auto"/>
      </w:divBdr>
    </w:div>
    <w:div w:id="135224228">
      <w:bodyDiv w:val="1"/>
      <w:marLeft w:val="0"/>
      <w:marRight w:val="0"/>
      <w:marTop w:val="0"/>
      <w:marBottom w:val="0"/>
      <w:divBdr>
        <w:top w:val="none" w:sz="0" w:space="0" w:color="auto"/>
        <w:left w:val="none" w:sz="0" w:space="0" w:color="auto"/>
        <w:bottom w:val="none" w:sz="0" w:space="0" w:color="auto"/>
        <w:right w:val="none" w:sz="0" w:space="0" w:color="auto"/>
      </w:divBdr>
    </w:div>
    <w:div w:id="356850416">
      <w:bodyDiv w:val="1"/>
      <w:marLeft w:val="0"/>
      <w:marRight w:val="0"/>
      <w:marTop w:val="0"/>
      <w:marBottom w:val="0"/>
      <w:divBdr>
        <w:top w:val="none" w:sz="0" w:space="0" w:color="auto"/>
        <w:left w:val="none" w:sz="0" w:space="0" w:color="auto"/>
        <w:bottom w:val="none" w:sz="0" w:space="0" w:color="auto"/>
        <w:right w:val="none" w:sz="0" w:space="0" w:color="auto"/>
      </w:divBdr>
    </w:div>
    <w:div w:id="359210898">
      <w:bodyDiv w:val="1"/>
      <w:marLeft w:val="0"/>
      <w:marRight w:val="0"/>
      <w:marTop w:val="0"/>
      <w:marBottom w:val="0"/>
      <w:divBdr>
        <w:top w:val="none" w:sz="0" w:space="0" w:color="auto"/>
        <w:left w:val="none" w:sz="0" w:space="0" w:color="auto"/>
        <w:bottom w:val="none" w:sz="0" w:space="0" w:color="auto"/>
        <w:right w:val="none" w:sz="0" w:space="0" w:color="auto"/>
      </w:divBdr>
    </w:div>
    <w:div w:id="442766847">
      <w:bodyDiv w:val="1"/>
      <w:marLeft w:val="0"/>
      <w:marRight w:val="0"/>
      <w:marTop w:val="0"/>
      <w:marBottom w:val="0"/>
      <w:divBdr>
        <w:top w:val="none" w:sz="0" w:space="0" w:color="auto"/>
        <w:left w:val="none" w:sz="0" w:space="0" w:color="auto"/>
        <w:bottom w:val="none" w:sz="0" w:space="0" w:color="auto"/>
        <w:right w:val="none" w:sz="0" w:space="0" w:color="auto"/>
      </w:divBdr>
    </w:div>
    <w:div w:id="506211064">
      <w:bodyDiv w:val="1"/>
      <w:marLeft w:val="0"/>
      <w:marRight w:val="0"/>
      <w:marTop w:val="0"/>
      <w:marBottom w:val="0"/>
      <w:divBdr>
        <w:top w:val="none" w:sz="0" w:space="0" w:color="auto"/>
        <w:left w:val="none" w:sz="0" w:space="0" w:color="auto"/>
        <w:bottom w:val="none" w:sz="0" w:space="0" w:color="auto"/>
        <w:right w:val="none" w:sz="0" w:space="0" w:color="auto"/>
      </w:divBdr>
    </w:div>
    <w:div w:id="517085701">
      <w:bodyDiv w:val="1"/>
      <w:marLeft w:val="0"/>
      <w:marRight w:val="0"/>
      <w:marTop w:val="0"/>
      <w:marBottom w:val="0"/>
      <w:divBdr>
        <w:top w:val="none" w:sz="0" w:space="0" w:color="auto"/>
        <w:left w:val="none" w:sz="0" w:space="0" w:color="auto"/>
        <w:bottom w:val="none" w:sz="0" w:space="0" w:color="auto"/>
        <w:right w:val="none" w:sz="0" w:space="0" w:color="auto"/>
      </w:divBdr>
    </w:div>
    <w:div w:id="575091157">
      <w:bodyDiv w:val="1"/>
      <w:marLeft w:val="0"/>
      <w:marRight w:val="0"/>
      <w:marTop w:val="0"/>
      <w:marBottom w:val="0"/>
      <w:divBdr>
        <w:top w:val="none" w:sz="0" w:space="0" w:color="auto"/>
        <w:left w:val="none" w:sz="0" w:space="0" w:color="auto"/>
        <w:bottom w:val="none" w:sz="0" w:space="0" w:color="auto"/>
        <w:right w:val="none" w:sz="0" w:space="0" w:color="auto"/>
      </w:divBdr>
    </w:div>
    <w:div w:id="614211979">
      <w:bodyDiv w:val="1"/>
      <w:marLeft w:val="0"/>
      <w:marRight w:val="0"/>
      <w:marTop w:val="0"/>
      <w:marBottom w:val="0"/>
      <w:divBdr>
        <w:top w:val="none" w:sz="0" w:space="0" w:color="auto"/>
        <w:left w:val="none" w:sz="0" w:space="0" w:color="auto"/>
        <w:bottom w:val="none" w:sz="0" w:space="0" w:color="auto"/>
        <w:right w:val="none" w:sz="0" w:space="0" w:color="auto"/>
      </w:divBdr>
    </w:div>
    <w:div w:id="706636628">
      <w:bodyDiv w:val="1"/>
      <w:marLeft w:val="0"/>
      <w:marRight w:val="0"/>
      <w:marTop w:val="0"/>
      <w:marBottom w:val="0"/>
      <w:divBdr>
        <w:top w:val="none" w:sz="0" w:space="0" w:color="auto"/>
        <w:left w:val="none" w:sz="0" w:space="0" w:color="auto"/>
        <w:bottom w:val="none" w:sz="0" w:space="0" w:color="auto"/>
        <w:right w:val="none" w:sz="0" w:space="0" w:color="auto"/>
      </w:divBdr>
    </w:div>
    <w:div w:id="793058157">
      <w:bodyDiv w:val="1"/>
      <w:marLeft w:val="0"/>
      <w:marRight w:val="0"/>
      <w:marTop w:val="0"/>
      <w:marBottom w:val="0"/>
      <w:divBdr>
        <w:top w:val="none" w:sz="0" w:space="0" w:color="auto"/>
        <w:left w:val="none" w:sz="0" w:space="0" w:color="auto"/>
        <w:bottom w:val="none" w:sz="0" w:space="0" w:color="auto"/>
        <w:right w:val="none" w:sz="0" w:space="0" w:color="auto"/>
      </w:divBdr>
    </w:div>
    <w:div w:id="818419241">
      <w:bodyDiv w:val="1"/>
      <w:marLeft w:val="0"/>
      <w:marRight w:val="0"/>
      <w:marTop w:val="0"/>
      <w:marBottom w:val="0"/>
      <w:divBdr>
        <w:top w:val="none" w:sz="0" w:space="0" w:color="auto"/>
        <w:left w:val="none" w:sz="0" w:space="0" w:color="auto"/>
        <w:bottom w:val="none" w:sz="0" w:space="0" w:color="auto"/>
        <w:right w:val="none" w:sz="0" w:space="0" w:color="auto"/>
      </w:divBdr>
    </w:div>
    <w:div w:id="837579024">
      <w:bodyDiv w:val="1"/>
      <w:marLeft w:val="0"/>
      <w:marRight w:val="0"/>
      <w:marTop w:val="0"/>
      <w:marBottom w:val="0"/>
      <w:divBdr>
        <w:top w:val="none" w:sz="0" w:space="0" w:color="auto"/>
        <w:left w:val="none" w:sz="0" w:space="0" w:color="auto"/>
        <w:bottom w:val="none" w:sz="0" w:space="0" w:color="auto"/>
        <w:right w:val="none" w:sz="0" w:space="0" w:color="auto"/>
      </w:divBdr>
      <w:divsChild>
        <w:div w:id="149636579">
          <w:marLeft w:val="0"/>
          <w:marRight w:val="0"/>
          <w:marTop w:val="0"/>
          <w:marBottom w:val="0"/>
          <w:divBdr>
            <w:top w:val="none" w:sz="0" w:space="0" w:color="auto"/>
            <w:left w:val="none" w:sz="0" w:space="0" w:color="auto"/>
            <w:bottom w:val="none" w:sz="0" w:space="0" w:color="auto"/>
            <w:right w:val="none" w:sz="0" w:space="0" w:color="auto"/>
          </w:divBdr>
          <w:divsChild>
            <w:div w:id="1032193351">
              <w:marLeft w:val="0"/>
              <w:marRight w:val="0"/>
              <w:marTop w:val="0"/>
              <w:marBottom w:val="0"/>
              <w:divBdr>
                <w:top w:val="none" w:sz="0" w:space="0" w:color="auto"/>
                <w:left w:val="none" w:sz="0" w:space="0" w:color="auto"/>
                <w:bottom w:val="none" w:sz="0" w:space="0" w:color="auto"/>
                <w:right w:val="none" w:sz="0" w:space="0" w:color="auto"/>
              </w:divBdr>
              <w:divsChild>
                <w:div w:id="1968122941">
                  <w:marLeft w:val="0"/>
                  <w:marRight w:val="0"/>
                  <w:marTop w:val="0"/>
                  <w:marBottom w:val="0"/>
                  <w:divBdr>
                    <w:top w:val="none" w:sz="0" w:space="0" w:color="auto"/>
                    <w:left w:val="none" w:sz="0" w:space="0" w:color="auto"/>
                    <w:bottom w:val="none" w:sz="0" w:space="0" w:color="auto"/>
                    <w:right w:val="none" w:sz="0" w:space="0" w:color="auto"/>
                  </w:divBdr>
                  <w:divsChild>
                    <w:div w:id="20183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286391">
      <w:bodyDiv w:val="1"/>
      <w:marLeft w:val="0"/>
      <w:marRight w:val="0"/>
      <w:marTop w:val="0"/>
      <w:marBottom w:val="0"/>
      <w:divBdr>
        <w:top w:val="none" w:sz="0" w:space="0" w:color="auto"/>
        <w:left w:val="none" w:sz="0" w:space="0" w:color="auto"/>
        <w:bottom w:val="none" w:sz="0" w:space="0" w:color="auto"/>
        <w:right w:val="none" w:sz="0" w:space="0" w:color="auto"/>
      </w:divBdr>
    </w:div>
    <w:div w:id="1071931112">
      <w:bodyDiv w:val="1"/>
      <w:marLeft w:val="0"/>
      <w:marRight w:val="0"/>
      <w:marTop w:val="0"/>
      <w:marBottom w:val="0"/>
      <w:divBdr>
        <w:top w:val="none" w:sz="0" w:space="0" w:color="auto"/>
        <w:left w:val="none" w:sz="0" w:space="0" w:color="auto"/>
        <w:bottom w:val="none" w:sz="0" w:space="0" w:color="auto"/>
        <w:right w:val="none" w:sz="0" w:space="0" w:color="auto"/>
      </w:divBdr>
    </w:div>
    <w:div w:id="1119374709">
      <w:bodyDiv w:val="1"/>
      <w:marLeft w:val="0"/>
      <w:marRight w:val="0"/>
      <w:marTop w:val="0"/>
      <w:marBottom w:val="0"/>
      <w:divBdr>
        <w:top w:val="none" w:sz="0" w:space="0" w:color="auto"/>
        <w:left w:val="none" w:sz="0" w:space="0" w:color="auto"/>
        <w:bottom w:val="none" w:sz="0" w:space="0" w:color="auto"/>
        <w:right w:val="none" w:sz="0" w:space="0" w:color="auto"/>
      </w:divBdr>
    </w:div>
    <w:div w:id="1177621676">
      <w:bodyDiv w:val="1"/>
      <w:marLeft w:val="0"/>
      <w:marRight w:val="0"/>
      <w:marTop w:val="0"/>
      <w:marBottom w:val="0"/>
      <w:divBdr>
        <w:top w:val="none" w:sz="0" w:space="0" w:color="auto"/>
        <w:left w:val="none" w:sz="0" w:space="0" w:color="auto"/>
        <w:bottom w:val="none" w:sz="0" w:space="0" w:color="auto"/>
        <w:right w:val="none" w:sz="0" w:space="0" w:color="auto"/>
      </w:divBdr>
      <w:divsChild>
        <w:div w:id="623656789">
          <w:marLeft w:val="0"/>
          <w:marRight w:val="0"/>
          <w:marTop w:val="0"/>
          <w:marBottom w:val="0"/>
          <w:divBdr>
            <w:top w:val="none" w:sz="0" w:space="0" w:color="auto"/>
            <w:left w:val="none" w:sz="0" w:space="0" w:color="auto"/>
            <w:bottom w:val="none" w:sz="0" w:space="0" w:color="auto"/>
            <w:right w:val="none" w:sz="0" w:space="0" w:color="auto"/>
          </w:divBdr>
          <w:divsChild>
            <w:div w:id="210046514">
              <w:marLeft w:val="0"/>
              <w:marRight w:val="0"/>
              <w:marTop w:val="0"/>
              <w:marBottom w:val="0"/>
              <w:divBdr>
                <w:top w:val="none" w:sz="0" w:space="0" w:color="auto"/>
                <w:left w:val="none" w:sz="0" w:space="0" w:color="auto"/>
                <w:bottom w:val="none" w:sz="0" w:space="0" w:color="auto"/>
                <w:right w:val="none" w:sz="0" w:space="0" w:color="auto"/>
              </w:divBdr>
              <w:divsChild>
                <w:div w:id="54471430">
                  <w:marLeft w:val="0"/>
                  <w:marRight w:val="0"/>
                  <w:marTop w:val="0"/>
                  <w:marBottom w:val="0"/>
                  <w:divBdr>
                    <w:top w:val="none" w:sz="0" w:space="0" w:color="auto"/>
                    <w:left w:val="none" w:sz="0" w:space="0" w:color="auto"/>
                    <w:bottom w:val="none" w:sz="0" w:space="0" w:color="auto"/>
                    <w:right w:val="none" w:sz="0" w:space="0" w:color="auto"/>
                  </w:divBdr>
                  <w:divsChild>
                    <w:div w:id="197355350">
                      <w:marLeft w:val="0"/>
                      <w:marRight w:val="0"/>
                      <w:marTop w:val="0"/>
                      <w:marBottom w:val="0"/>
                      <w:divBdr>
                        <w:top w:val="none" w:sz="0" w:space="0" w:color="auto"/>
                        <w:left w:val="none" w:sz="0" w:space="0" w:color="auto"/>
                        <w:bottom w:val="none" w:sz="0" w:space="0" w:color="auto"/>
                        <w:right w:val="none" w:sz="0" w:space="0" w:color="auto"/>
                      </w:divBdr>
                      <w:divsChild>
                        <w:div w:id="1661227154">
                          <w:marLeft w:val="0"/>
                          <w:marRight w:val="0"/>
                          <w:marTop w:val="0"/>
                          <w:marBottom w:val="0"/>
                          <w:divBdr>
                            <w:top w:val="none" w:sz="0" w:space="0" w:color="auto"/>
                            <w:left w:val="none" w:sz="0" w:space="0" w:color="auto"/>
                            <w:bottom w:val="none" w:sz="0" w:space="0" w:color="auto"/>
                            <w:right w:val="none" w:sz="0" w:space="0" w:color="auto"/>
                          </w:divBdr>
                          <w:divsChild>
                            <w:div w:id="980308950">
                              <w:marLeft w:val="0"/>
                              <w:marRight w:val="0"/>
                              <w:marTop w:val="0"/>
                              <w:marBottom w:val="0"/>
                              <w:divBdr>
                                <w:top w:val="none" w:sz="0" w:space="0" w:color="auto"/>
                                <w:left w:val="none" w:sz="0" w:space="0" w:color="auto"/>
                                <w:bottom w:val="none" w:sz="0" w:space="0" w:color="auto"/>
                                <w:right w:val="none" w:sz="0" w:space="0" w:color="auto"/>
                              </w:divBdr>
                              <w:divsChild>
                                <w:div w:id="1956985725">
                                  <w:marLeft w:val="0"/>
                                  <w:marRight w:val="0"/>
                                  <w:marTop w:val="0"/>
                                  <w:marBottom w:val="0"/>
                                  <w:divBdr>
                                    <w:top w:val="none" w:sz="0" w:space="0" w:color="auto"/>
                                    <w:left w:val="none" w:sz="0" w:space="0" w:color="auto"/>
                                    <w:bottom w:val="none" w:sz="0" w:space="0" w:color="auto"/>
                                    <w:right w:val="none" w:sz="0" w:space="0" w:color="auto"/>
                                  </w:divBdr>
                                  <w:divsChild>
                                    <w:div w:id="2122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4416927">
      <w:bodyDiv w:val="1"/>
      <w:marLeft w:val="0"/>
      <w:marRight w:val="0"/>
      <w:marTop w:val="0"/>
      <w:marBottom w:val="0"/>
      <w:divBdr>
        <w:top w:val="none" w:sz="0" w:space="0" w:color="auto"/>
        <w:left w:val="none" w:sz="0" w:space="0" w:color="auto"/>
        <w:bottom w:val="none" w:sz="0" w:space="0" w:color="auto"/>
        <w:right w:val="none" w:sz="0" w:space="0" w:color="auto"/>
      </w:divBdr>
      <w:divsChild>
        <w:div w:id="1936472050">
          <w:marLeft w:val="0"/>
          <w:marRight w:val="0"/>
          <w:marTop w:val="0"/>
          <w:marBottom w:val="0"/>
          <w:divBdr>
            <w:top w:val="none" w:sz="0" w:space="0" w:color="auto"/>
            <w:left w:val="none" w:sz="0" w:space="0" w:color="auto"/>
            <w:bottom w:val="none" w:sz="0" w:space="0" w:color="auto"/>
            <w:right w:val="none" w:sz="0" w:space="0" w:color="auto"/>
          </w:divBdr>
          <w:divsChild>
            <w:div w:id="39938065">
              <w:marLeft w:val="0"/>
              <w:marRight w:val="0"/>
              <w:marTop w:val="0"/>
              <w:marBottom w:val="0"/>
              <w:divBdr>
                <w:top w:val="none" w:sz="0" w:space="0" w:color="auto"/>
                <w:left w:val="none" w:sz="0" w:space="0" w:color="auto"/>
                <w:bottom w:val="none" w:sz="0" w:space="0" w:color="auto"/>
                <w:right w:val="none" w:sz="0" w:space="0" w:color="auto"/>
              </w:divBdr>
              <w:divsChild>
                <w:div w:id="1403991210">
                  <w:marLeft w:val="0"/>
                  <w:marRight w:val="0"/>
                  <w:marTop w:val="0"/>
                  <w:marBottom w:val="0"/>
                  <w:divBdr>
                    <w:top w:val="none" w:sz="0" w:space="0" w:color="auto"/>
                    <w:left w:val="none" w:sz="0" w:space="0" w:color="auto"/>
                    <w:bottom w:val="none" w:sz="0" w:space="0" w:color="auto"/>
                    <w:right w:val="none" w:sz="0" w:space="0" w:color="auto"/>
                  </w:divBdr>
                  <w:divsChild>
                    <w:div w:id="2266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3874">
      <w:bodyDiv w:val="1"/>
      <w:marLeft w:val="0"/>
      <w:marRight w:val="0"/>
      <w:marTop w:val="0"/>
      <w:marBottom w:val="0"/>
      <w:divBdr>
        <w:top w:val="none" w:sz="0" w:space="0" w:color="auto"/>
        <w:left w:val="none" w:sz="0" w:space="0" w:color="auto"/>
        <w:bottom w:val="none" w:sz="0" w:space="0" w:color="auto"/>
        <w:right w:val="none" w:sz="0" w:space="0" w:color="auto"/>
      </w:divBdr>
    </w:div>
    <w:div w:id="1468553118">
      <w:bodyDiv w:val="1"/>
      <w:marLeft w:val="0"/>
      <w:marRight w:val="0"/>
      <w:marTop w:val="0"/>
      <w:marBottom w:val="0"/>
      <w:divBdr>
        <w:top w:val="none" w:sz="0" w:space="0" w:color="auto"/>
        <w:left w:val="none" w:sz="0" w:space="0" w:color="auto"/>
        <w:bottom w:val="none" w:sz="0" w:space="0" w:color="auto"/>
        <w:right w:val="none" w:sz="0" w:space="0" w:color="auto"/>
      </w:divBdr>
    </w:div>
    <w:div w:id="1474954726">
      <w:bodyDiv w:val="1"/>
      <w:marLeft w:val="60"/>
      <w:marRight w:val="60"/>
      <w:marTop w:val="60"/>
      <w:marBottom w:val="15"/>
      <w:divBdr>
        <w:top w:val="none" w:sz="0" w:space="0" w:color="auto"/>
        <w:left w:val="none" w:sz="0" w:space="0" w:color="auto"/>
        <w:bottom w:val="none" w:sz="0" w:space="0" w:color="auto"/>
        <w:right w:val="none" w:sz="0" w:space="0" w:color="auto"/>
      </w:divBdr>
      <w:divsChild>
        <w:div w:id="23019368">
          <w:marLeft w:val="0"/>
          <w:marRight w:val="0"/>
          <w:marTop w:val="0"/>
          <w:marBottom w:val="0"/>
          <w:divBdr>
            <w:top w:val="none" w:sz="0" w:space="0" w:color="auto"/>
            <w:left w:val="none" w:sz="0" w:space="0" w:color="auto"/>
            <w:bottom w:val="none" w:sz="0" w:space="0" w:color="auto"/>
            <w:right w:val="none" w:sz="0" w:space="0" w:color="auto"/>
          </w:divBdr>
        </w:div>
        <w:div w:id="120079637">
          <w:marLeft w:val="0"/>
          <w:marRight w:val="0"/>
          <w:marTop w:val="0"/>
          <w:marBottom w:val="0"/>
          <w:divBdr>
            <w:top w:val="none" w:sz="0" w:space="0" w:color="auto"/>
            <w:left w:val="none" w:sz="0" w:space="0" w:color="auto"/>
            <w:bottom w:val="none" w:sz="0" w:space="0" w:color="auto"/>
            <w:right w:val="none" w:sz="0" w:space="0" w:color="auto"/>
          </w:divBdr>
        </w:div>
        <w:div w:id="342979653">
          <w:marLeft w:val="0"/>
          <w:marRight w:val="0"/>
          <w:marTop w:val="0"/>
          <w:marBottom w:val="0"/>
          <w:divBdr>
            <w:top w:val="none" w:sz="0" w:space="0" w:color="auto"/>
            <w:left w:val="none" w:sz="0" w:space="0" w:color="auto"/>
            <w:bottom w:val="none" w:sz="0" w:space="0" w:color="auto"/>
            <w:right w:val="none" w:sz="0" w:space="0" w:color="auto"/>
          </w:divBdr>
        </w:div>
        <w:div w:id="356084559">
          <w:marLeft w:val="0"/>
          <w:marRight w:val="0"/>
          <w:marTop w:val="0"/>
          <w:marBottom w:val="0"/>
          <w:divBdr>
            <w:top w:val="none" w:sz="0" w:space="0" w:color="auto"/>
            <w:left w:val="none" w:sz="0" w:space="0" w:color="auto"/>
            <w:bottom w:val="none" w:sz="0" w:space="0" w:color="auto"/>
            <w:right w:val="none" w:sz="0" w:space="0" w:color="auto"/>
          </w:divBdr>
        </w:div>
        <w:div w:id="529730233">
          <w:marLeft w:val="0"/>
          <w:marRight w:val="0"/>
          <w:marTop w:val="0"/>
          <w:marBottom w:val="0"/>
          <w:divBdr>
            <w:top w:val="none" w:sz="0" w:space="0" w:color="auto"/>
            <w:left w:val="none" w:sz="0" w:space="0" w:color="auto"/>
            <w:bottom w:val="none" w:sz="0" w:space="0" w:color="auto"/>
            <w:right w:val="none" w:sz="0" w:space="0" w:color="auto"/>
          </w:divBdr>
        </w:div>
        <w:div w:id="576212296">
          <w:marLeft w:val="0"/>
          <w:marRight w:val="0"/>
          <w:marTop w:val="0"/>
          <w:marBottom w:val="0"/>
          <w:divBdr>
            <w:top w:val="none" w:sz="0" w:space="0" w:color="auto"/>
            <w:left w:val="none" w:sz="0" w:space="0" w:color="auto"/>
            <w:bottom w:val="none" w:sz="0" w:space="0" w:color="auto"/>
            <w:right w:val="none" w:sz="0" w:space="0" w:color="auto"/>
          </w:divBdr>
        </w:div>
        <w:div w:id="819615399">
          <w:marLeft w:val="0"/>
          <w:marRight w:val="0"/>
          <w:marTop w:val="0"/>
          <w:marBottom w:val="0"/>
          <w:divBdr>
            <w:top w:val="none" w:sz="0" w:space="0" w:color="auto"/>
            <w:left w:val="none" w:sz="0" w:space="0" w:color="auto"/>
            <w:bottom w:val="none" w:sz="0" w:space="0" w:color="auto"/>
            <w:right w:val="none" w:sz="0" w:space="0" w:color="auto"/>
          </w:divBdr>
        </w:div>
        <w:div w:id="996302992">
          <w:marLeft w:val="0"/>
          <w:marRight w:val="0"/>
          <w:marTop w:val="0"/>
          <w:marBottom w:val="0"/>
          <w:divBdr>
            <w:top w:val="none" w:sz="0" w:space="0" w:color="auto"/>
            <w:left w:val="none" w:sz="0" w:space="0" w:color="auto"/>
            <w:bottom w:val="none" w:sz="0" w:space="0" w:color="auto"/>
            <w:right w:val="none" w:sz="0" w:space="0" w:color="auto"/>
          </w:divBdr>
        </w:div>
        <w:div w:id="1097216720">
          <w:marLeft w:val="0"/>
          <w:marRight w:val="0"/>
          <w:marTop w:val="0"/>
          <w:marBottom w:val="0"/>
          <w:divBdr>
            <w:top w:val="none" w:sz="0" w:space="0" w:color="auto"/>
            <w:left w:val="none" w:sz="0" w:space="0" w:color="auto"/>
            <w:bottom w:val="none" w:sz="0" w:space="0" w:color="auto"/>
            <w:right w:val="none" w:sz="0" w:space="0" w:color="auto"/>
          </w:divBdr>
        </w:div>
        <w:div w:id="1198275573">
          <w:marLeft w:val="0"/>
          <w:marRight w:val="0"/>
          <w:marTop w:val="0"/>
          <w:marBottom w:val="0"/>
          <w:divBdr>
            <w:top w:val="none" w:sz="0" w:space="0" w:color="auto"/>
            <w:left w:val="none" w:sz="0" w:space="0" w:color="auto"/>
            <w:bottom w:val="none" w:sz="0" w:space="0" w:color="auto"/>
            <w:right w:val="none" w:sz="0" w:space="0" w:color="auto"/>
          </w:divBdr>
        </w:div>
        <w:div w:id="1256209908">
          <w:marLeft w:val="0"/>
          <w:marRight w:val="0"/>
          <w:marTop w:val="0"/>
          <w:marBottom w:val="0"/>
          <w:divBdr>
            <w:top w:val="none" w:sz="0" w:space="0" w:color="auto"/>
            <w:left w:val="none" w:sz="0" w:space="0" w:color="auto"/>
            <w:bottom w:val="none" w:sz="0" w:space="0" w:color="auto"/>
            <w:right w:val="none" w:sz="0" w:space="0" w:color="auto"/>
          </w:divBdr>
        </w:div>
        <w:div w:id="1458404077">
          <w:marLeft w:val="0"/>
          <w:marRight w:val="0"/>
          <w:marTop w:val="0"/>
          <w:marBottom w:val="0"/>
          <w:divBdr>
            <w:top w:val="none" w:sz="0" w:space="0" w:color="auto"/>
            <w:left w:val="none" w:sz="0" w:space="0" w:color="auto"/>
            <w:bottom w:val="none" w:sz="0" w:space="0" w:color="auto"/>
            <w:right w:val="none" w:sz="0" w:space="0" w:color="auto"/>
          </w:divBdr>
        </w:div>
        <w:div w:id="1671180367">
          <w:marLeft w:val="0"/>
          <w:marRight w:val="0"/>
          <w:marTop w:val="0"/>
          <w:marBottom w:val="0"/>
          <w:divBdr>
            <w:top w:val="none" w:sz="0" w:space="0" w:color="auto"/>
            <w:left w:val="none" w:sz="0" w:space="0" w:color="auto"/>
            <w:bottom w:val="none" w:sz="0" w:space="0" w:color="auto"/>
            <w:right w:val="none" w:sz="0" w:space="0" w:color="auto"/>
          </w:divBdr>
        </w:div>
        <w:div w:id="1691300290">
          <w:marLeft w:val="0"/>
          <w:marRight w:val="0"/>
          <w:marTop w:val="0"/>
          <w:marBottom w:val="0"/>
          <w:divBdr>
            <w:top w:val="none" w:sz="0" w:space="0" w:color="auto"/>
            <w:left w:val="none" w:sz="0" w:space="0" w:color="auto"/>
            <w:bottom w:val="none" w:sz="0" w:space="0" w:color="auto"/>
            <w:right w:val="none" w:sz="0" w:space="0" w:color="auto"/>
          </w:divBdr>
        </w:div>
        <w:div w:id="1845316548">
          <w:marLeft w:val="0"/>
          <w:marRight w:val="0"/>
          <w:marTop w:val="0"/>
          <w:marBottom w:val="0"/>
          <w:divBdr>
            <w:top w:val="none" w:sz="0" w:space="0" w:color="auto"/>
            <w:left w:val="none" w:sz="0" w:space="0" w:color="auto"/>
            <w:bottom w:val="none" w:sz="0" w:space="0" w:color="auto"/>
            <w:right w:val="none" w:sz="0" w:space="0" w:color="auto"/>
          </w:divBdr>
        </w:div>
        <w:div w:id="2051801872">
          <w:marLeft w:val="0"/>
          <w:marRight w:val="0"/>
          <w:marTop w:val="0"/>
          <w:marBottom w:val="0"/>
          <w:divBdr>
            <w:top w:val="none" w:sz="0" w:space="0" w:color="auto"/>
            <w:left w:val="none" w:sz="0" w:space="0" w:color="auto"/>
            <w:bottom w:val="none" w:sz="0" w:space="0" w:color="auto"/>
            <w:right w:val="none" w:sz="0" w:space="0" w:color="auto"/>
          </w:divBdr>
        </w:div>
        <w:div w:id="2062242879">
          <w:marLeft w:val="0"/>
          <w:marRight w:val="0"/>
          <w:marTop w:val="0"/>
          <w:marBottom w:val="0"/>
          <w:divBdr>
            <w:top w:val="none" w:sz="0" w:space="0" w:color="auto"/>
            <w:left w:val="none" w:sz="0" w:space="0" w:color="auto"/>
            <w:bottom w:val="none" w:sz="0" w:space="0" w:color="auto"/>
            <w:right w:val="none" w:sz="0" w:space="0" w:color="auto"/>
          </w:divBdr>
        </w:div>
      </w:divsChild>
    </w:div>
    <w:div w:id="1514148235">
      <w:bodyDiv w:val="1"/>
      <w:marLeft w:val="0"/>
      <w:marRight w:val="0"/>
      <w:marTop w:val="0"/>
      <w:marBottom w:val="0"/>
      <w:divBdr>
        <w:top w:val="none" w:sz="0" w:space="0" w:color="auto"/>
        <w:left w:val="none" w:sz="0" w:space="0" w:color="auto"/>
        <w:bottom w:val="none" w:sz="0" w:space="0" w:color="auto"/>
        <w:right w:val="none" w:sz="0" w:space="0" w:color="auto"/>
      </w:divBdr>
    </w:div>
    <w:div w:id="1546064844">
      <w:bodyDiv w:val="1"/>
      <w:marLeft w:val="0"/>
      <w:marRight w:val="0"/>
      <w:marTop w:val="0"/>
      <w:marBottom w:val="0"/>
      <w:divBdr>
        <w:top w:val="none" w:sz="0" w:space="0" w:color="auto"/>
        <w:left w:val="none" w:sz="0" w:space="0" w:color="auto"/>
        <w:bottom w:val="none" w:sz="0" w:space="0" w:color="auto"/>
        <w:right w:val="none" w:sz="0" w:space="0" w:color="auto"/>
      </w:divBdr>
    </w:div>
    <w:div w:id="1583643951">
      <w:bodyDiv w:val="1"/>
      <w:marLeft w:val="0"/>
      <w:marRight w:val="0"/>
      <w:marTop w:val="0"/>
      <w:marBottom w:val="0"/>
      <w:divBdr>
        <w:top w:val="none" w:sz="0" w:space="0" w:color="auto"/>
        <w:left w:val="none" w:sz="0" w:space="0" w:color="auto"/>
        <w:bottom w:val="none" w:sz="0" w:space="0" w:color="auto"/>
        <w:right w:val="none" w:sz="0" w:space="0" w:color="auto"/>
      </w:divBdr>
    </w:div>
    <w:div w:id="1618364306">
      <w:bodyDiv w:val="1"/>
      <w:marLeft w:val="0"/>
      <w:marRight w:val="0"/>
      <w:marTop w:val="0"/>
      <w:marBottom w:val="0"/>
      <w:divBdr>
        <w:top w:val="none" w:sz="0" w:space="0" w:color="auto"/>
        <w:left w:val="none" w:sz="0" w:space="0" w:color="auto"/>
        <w:bottom w:val="none" w:sz="0" w:space="0" w:color="auto"/>
        <w:right w:val="none" w:sz="0" w:space="0" w:color="auto"/>
      </w:divBdr>
    </w:div>
    <w:div w:id="1629122126">
      <w:bodyDiv w:val="1"/>
      <w:marLeft w:val="0"/>
      <w:marRight w:val="0"/>
      <w:marTop w:val="0"/>
      <w:marBottom w:val="0"/>
      <w:divBdr>
        <w:top w:val="none" w:sz="0" w:space="0" w:color="auto"/>
        <w:left w:val="none" w:sz="0" w:space="0" w:color="auto"/>
        <w:bottom w:val="none" w:sz="0" w:space="0" w:color="auto"/>
        <w:right w:val="none" w:sz="0" w:space="0" w:color="auto"/>
      </w:divBdr>
    </w:div>
    <w:div w:id="1677801188">
      <w:bodyDiv w:val="1"/>
      <w:marLeft w:val="0"/>
      <w:marRight w:val="0"/>
      <w:marTop w:val="0"/>
      <w:marBottom w:val="0"/>
      <w:divBdr>
        <w:top w:val="none" w:sz="0" w:space="0" w:color="auto"/>
        <w:left w:val="none" w:sz="0" w:space="0" w:color="auto"/>
        <w:bottom w:val="none" w:sz="0" w:space="0" w:color="auto"/>
        <w:right w:val="none" w:sz="0" w:space="0" w:color="auto"/>
      </w:divBdr>
    </w:div>
    <w:div w:id="1678578797">
      <w:bodyDiv w:val="1"/>
      <w:marLeft w:val="60"/>
      <w:marRight w:val="60"/>
      <w:marTop w:val="60"/>
      <w:marBottom w:val="15"/>
      <w:divBdr>
        <w:top w:val="none" w:sz="0" w:space="0" w:color="auto"/>
        <w:left w:val="none" w:sz="0" w:space="0" w:color="auto"/>
        <w:bottom w:val="none" w:sz="0" w:space="0" w:color="auto"/>
        <w:right w:val="none" w:sz="0" w:space="0" w:color="auto"/>
      </w:divBdr>
    </w:div>
    <w:div w:id="1886520586">
      <w:bodyDiv w:val="1"/>
      <w:marLeft w:val="0"/>
      <w:marRight w:val="0"/>
      <w:marTop w:val="0"/>
      <w:marBottom w:val="0"/>
      <w:divBdr>
        <w:top w:val="none" w:sz="0" w:space="0" w:color="auto"/>
        <w:left w:val="none" w:sz="0" w:space="0" w:color="auto"/>
        <w:bottom w:val="none" w:sz="0" w:space="0" w:color="auto"/>
        <w:right w:val="none" w:sz="0" w:space="0" w:color="auto"/>
      </w:divBdr>
    </w:div>
    <w:div w:id="2032761488">
      <w:bodyDiv w:val="1"/>
      <w:marLeft w:val="60"/>
      <w:marRight w:val="60"/>
      <w:marTop w:val="60"/>
      <w:marBottom w:val="15"/>
      <w:divBdr>
        <w:top w:val="none" w:sz="0" w:space="0" w:color="auto"/>
        <w:left w:val="none" w:sz="0" w:space="0" w:color="auto"/>
        <w:bottom w:val="none" w:sz="0" w:space="0" w:color="auto"/>
        <w:right w:val="none" w:sz="0" w:space="0" w:color="auto"/>
      </w:divBdr>
    </w:div>
    <w:div w:id="2067534403">
      <w:bodyDiv w:val="1"/>
      <w:marLeft w:val="0"/>
      <w:marRight w:val="0"/>
      <w:marTop w:val="0"/>
      <w:marBottom w:val="0"/>
      <w:divBdr>
        <w:top w:val="none" w:sz="0" w:space="0" w:color="auto"/>
        <w:left w:val="none" w:sz="0" w:space="0" w:color="auto"/>
        <w:bottom w:val="none" w:sz="0" w:space="0" w:color="auto"/>
        <w:right w:val="none" w:sz="0" w:space="0" w:color="auto"/>
      </w:divBdr>
    </w:div>
    <w:div w:id="2135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B1E24-C3EB-4D47-8628-DFC23720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B95913C9</Template>
  <TotalTime>4</TotalTime>
  <Pages>2</Pages>
  <Words>83</Words>
  <Characters>457</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Noorderdiep</vt:lpstr>
    </vt:vector>
  </TitlesOfParts>
  <Company>Yard-IT BV</Company>
  <LinksUpToDate>false</LinksUpToDate>
  <CharactersWithSpaces>539</CharactersWithSpaces>
  <SharedDoc>false</SharedDoc>
  <HLinks>
    <vt:vector size="258" baseType="variant">
      <vt:variant>
        <vt:i4>4915245</vt:i4>
      </vt:variant>
      <vt:variant>
        <vt:i4>255</vt:i4>
      </vt:variant>
      <vt:variant>
        <vt:i4>0</vt:i4>
      </vt:variant>
      <vt:variant>
        <vt:i4>5</vt:i4>
      </vt:variant>
      <vt:variant>
        <vt:lpwstr>mailto:anne.altena@noorderdiep.nl</vt:lpwstr>
      </vt:variant>
      <vt:variant>
        <vt:lpwstr/>
      </vt:variant>
      <vt:variant>
        <vt:i4>1703995</vt:i4>
      </vt:variant>
      <vt:variant>
        <vt:i4>248</vt:i4>
      </vt:variant>
      <vt:variant>
        <vt:i4>0</vt:i4>
      </vt:variant>
      <vt:variant>
        <vt:i4>5</vt:i4>
      </vt:variant>
      <vt:variant>
        <vt:lpwstr/>
      </vt:variant>
      <vt:variant>
        <vt:lpwstr>_Toc297578992</vt:lpwstr>
      </vt:variant>
      <vt:variant>
        <vt:i4>1703995</vt:i4>
      </vt:variant>
      <vt:variant>
        <vt:i4>242</vt:i4>
      </vt:variant>
      <vt:variant>
        <vt:i4>0</vt:i4>
      </vt:variant>
      <vt:variant>
        <vt:i4>5</vt:i4>
      </vt:variant>
      <vt:variant>
        <vt:lpwstr/>
      </vt:variant>
      <vt:variant>
        <vt:lpwstr>_Toc297578991</vt:lpwstr>
      </vt:variant>
      <vt:variant>
        <vt:i4>1703995</vt:i4>
      </vt:variant>
      <vt:variant>
        <vt:i4>236</vt:i4>
      </vt:variant>
      <vt:variant>
        <vt:i4>0</vt:i4>
      </vt:variant>
      <vt:variant>
        <vt:i4>5</vt:i4>
      </vt:variant>
      <vt:variant>
        <vt:lpwstr/>
      </vt:variant>
      <vt:variant>
        <vt:lpwstr>_Toc297578990</vt:lpwstr>
      </vt:variant>
      <vt:variant>
        <vt:i4>1769531</vt:i4>
      </vt:variant>
      <vt:variant>
        <vt:i4>230</vt:i4>
      </vt:variant>
      <vt:variant>
        <vt:i4>0</vt:i4>
      </vt:variant>
      <vt:variant>
        <vt:i4>5</vt:i4>
      </vt:variant>
      <vt:variant>
        <vt:lpwstr/>
      </vt:variant>
      <vt:variant>
        <vt:lpwstr>_Toc297578989</vt:lpwstr>
      </vt:variant>
      <vt:variant>
        <vt:i4>1769531</vt:i4>
      </vt:variant>
      <vt:variant>
        <vt:i4>224</vt:i4>
      </vt:variant>
      <vt:variant>
        <vt:i4>0</vt:i4>
      </vt:variant>
      <vt:variant>
        <vt:i4>5</vt:i4>
      </vt:variant>
      <vt:variant>
        <vt:lpwstr/>
      </vt:variant>
      <vt:variant>
        <vt:lpwstr>_Toc297578988</vt:lpwstr>
      </vt:variant>
      <vt:variant>
        <vt:i4>1769531</vt:i4>
      </vt:variant>
      <vt:variant>
        <vt:i4>218</vt:i4>
      </vt:variant>
      <vt:variant>
        <vt:i4>0</vt:i4>
      </vt:variant>
      <vt:variant>
        <vt:i4>5</vt:i4>
      </vt:variant>
      <vt:variant>
        <vt:lpwstr/>
      </vt:variant>
      <vt:variant>
        <vt:lpwstr>_Toc297578987</vt:lpwstr>
      </vt:variant>
      <vt:variant>
        <vt:i4>1769531</vt:i4>
      </vt:variant>
      <vt:variant>
        <vt:i4>212</vt:i4>
      </vt:variant>
      <vt:variant>
        <vt:i4>0</vt:i4>
      </vt:variant>
      <vt:variant>
        <vt:i4>5</vt:i4>
      </vt:variant>
      <vt:variant>
        <vt:lpwstr/>
      </vt:variant>
      <vt:variant>
        <vt:lpwstr>_Toc297578986</vt:lpwstr>
      </vt:variant>
      <vt:variant>
        <vt:i4>1769531</vt:i4>
      </vt:variant>
      <vt:variant>
        <vt:i4>206</vt:i4>
      </vt:variant>
      <vt:variant>
        <vt:i4>0</vt:i4>
      </vt:variant>
      <vt:variant>
        <vt:i4>5</vt:i4>
      </vt:variant>
      <vt:variant>
        <vt:lpwstr/>
      </vt:variant>
      <vt:variant>
        <vt:lpwstr>_Toc297578985</vt:lpwstr>
      </vt:variant>
      <vt:variant>
        <vt:i4>1769531</vt:i4>
      </vt:variant>
      <vt:variant>
        <vt:i4>200</vt:i4>
      </vt:variant>
      <vt:variant>
        <vt:i4>0</vt:i4>
      </vt:variant>
      <vt:variant>
        <vt:i4>5</vt:i4>
      </vt:variant>
      <vt:variant>
        <vt:lpwstr/>
      </vt:variant>
      <vt:variant>
        <vt:lpwstr>_Toc297578984</vt:lpwstr>
      </vt:variant>
      <vt:variant>
        <vt:i4>1769531</vt:i4>
      </vt:variant>
      <vt:variant>
        <vt:i4>194</vt:i4>
      </vt:variant>
      <vt:variant>
        <vt:i4>0</vt:i4>
      </vt:variant>
      <vt:variant>
        <vt:i4>5</vt:i4>
      </vt:variant>
      <vt:variant>
        <vt:lpwstr/>
      </vt:variant>
      <vt:variant>
        <vt:lpwstr>_Toc297578983</vt:lpwstr>
      </vt:variant>
      <vt:variant>
        <vt:i4>1769531</vt:i4>
      </vt:variant>
      <vt:variant>
        <vt:i4>188</vt:i4>
      </vt:variant>
      <vt:variant>
        <vt:i4>0</vt:i4>
      </vt:variant>
      <vt:variant>
        <vt:i4>5</vt:i4>
      </vt:variant>
      <vt:variant>
        <vt:lpwstr/>
      </vt:variant>
      <vt:variant>
        <vt:lpwstr>_Toc297578982</vt:lpwstr>
      </vt:variant>
      <vt:variant>
        <vt:i4>1769531</vt:i4>
      </vt:variant>
      <vt:variant>
        <vt:i4>182</vt:i4>
      </vt:variant>
      <vt:variant>
        <vt:i4>0</vt:i4>
      </vt:variant>
      <vt:variant>
        <vt:i4>5</vt:i4>
      </vt:variant>
      <vt:variant>
        <vt:lpwstr/>
      </vt:variant>
      <vt:variant>
        <vt:lpwstr>_Toc297578981</vt:lpwstr>
      </vt:variant>
      <vt:variant>
        <vt:i4>1769531</vt:i4>
      </vt:variant>
      <vt:variant>
        <vt:i4>176</vt:i4>
      </vt:variant>
      <vt:variant>
        <vt:i4>0</vt:i4>
      </vt:variant>
      <vt:variant>
        <vt:i4>5</vt:i4>
      </vt:variant>
      <vt:variant>
        <vt:lpwstr/>
      </vt:variant>
      <vt:variant>
        <vt:lpwstr>_Toc297578980</vt:lpwstr>
      </vt:variant>
      <vt:variant>
        <vt:i4>1310779</vt:i4>
      </vt:variant>
      <vt:variant>
        <vt:i4>170</vt:i4>
      </vt:variant>
      <vt:variant>
        <vt:i4>0</vt:i4>
      </vt:variant>
      <vt:variant>
        <vt:i4>5</vt:i4>
      </vt:variant>
      <vt:variant>
        <vt:lpwstr/>
      </vt:variant>
      <vt:variant>
        <vt:lpwstr>_Toc297578979</vt:lpwstr>
      </vt:variant>
      <vt:variant>
        <vt:i4>1310779</vt:i4>
      </vt:variant>
      <vt:variant>
        <vt:i4>164</vt:i4>
      </vt:variant>
      <vt:variant>
        <vt:i4>0</vt:i4>
      </vt:variant>
      <vt:variant>
        <vt:i4>5</vt:i4>
      </vt:variant>
      <vt:variant>
        <vt:lpwstr/>
      </vt:variant>
      <vt:variant>
        <vt:lpwstr>_Toc297578978</vt:lpwstr>
      </vt:variant>
      <vt:variant>
        <vt:i4>1310779</vt:i4>
      </vt:variant>
      <vt:variant>
        <vt:i4>158</vt:i4>
      </vt:variant>
      <vt:variant>
        <vt:i4>0</vt:i4>
      </vt:variant>
      <vt:variant>
        <vt:i4>5</vt:i4>
      </vt:variant>
      <vt:variant>
        <vt:lpwstr/>
      </vt:variant>
      <vt:variant>
        <vt:lpwstr>_Toc297578977</vt:lpwstr>
      </vt:variant>
      <vt:variant>
        <vt:i4>1310779</vt:i4>
      </vt:variant>
      <vt:variant>
        <vt:i4>152</vt:i4>
      </vt:variant>
      <vt:variant>
        <vt:i4>0</vt:i4>
      </vt:variant>
      <vt:variant>
        <vt:i4>5</vt:i4>
      </vt:variant>
      <vt:variant>
        <vt:lpwstr/>
      </vt:variant>
      <vt:variant>
        <vt:lpwstr>_Toc297578976</vt:lpwstr>
      </vt:variant>
      <vt:variant>
        <vt:i4>1310779</vt:i4>
      </vt:variant>
      <vt:variant>
        <vt:i4>146</vt:i4>
      </vt:variant>
      <vt:variant>
        <vt:i4>0</vt:i4>
      </vt:variant>
      <vt:variant>
        <vt:i4>5</vt:i4>
      </vt:variant>
      <vt:variant>
        <vt:lpwstr/>
      </vt:variant>
      <vt:variant>
        <vt:lpwstr>_Toc297578975</vt:lpwstr>
      </vt:variant>
      <vt:variant>
        <vt:i4>1310779</vt:i4>
      </vt:variant>
      <vt:variant>
        <vt:i4>140</vt:i4>
      </vt:variant>
      <vt:variant>
        <vt:i4>0</vt:i4>
      </vt:variant>
      <vt:variant>
        <vt:i4>5</vt:i4>
      </vt:variant>
      <vt:variant>
        <vt:lpwstr/>
      </vt:variant>
      <vt:variant>
        <vt:lpwstr>_Toc297578974</vt:lpwstr>
      </vt:variant>
      <vt:variant>
        <vt:i4>1310779</vt:i4>
      </vt:variant>
      <vt:variant>
        <vt:i4>134</vt:i4>
      </vt:variant>
      <vt:variant>
        <vt:i4>0</vt:i4>
      </vt:variant>
      <vt:variant>
        <vt:i4>5</vt:i4>
      </vt:variant>
      <vt:variant>
        <vt:lpwstr/>
      </vt:variant>
      <vt:variant>
        <vt:lpwstr>_Toc297578973</vt:lpwstr>
      </vt:variant>
      <vt:variant>
        <vt:i4>1310779</vt:i4>
      </vt:variant>
      <vt:variant>
        <vt:i4>128</vt:i4>
      </vt:variant>
      <vt:variant>
        <vt:i4>0</vt:i4>
      </vt:variant>
      <vt:variant>
        <vt:i4>5</vt:i4>
      </vt:variant>
      <vt:variant>
        <vt:lpwstr/>
      </vt:variant>
      <vt:variant>
        <vt:lpwstr>_Toc297578972</vt:lpwstr>
      </vt:variant>
      <vt:variant>
        <vt:i4>1310779</vt:i4>
      </vt:variant>
      <vt:variant>
        <vt:i4>122</vt:i4>
      </vt:variant>
      <vt:variant>
        <vt:i4>0</vt:i4>
      </vt:variant>
      <vt:variant>
        <vt:i4>5</vt:i4>
      </vt:variant>
      <vt:variant>
        <vt:lpwstr/>
      </vt:variant>
      <vt:variant>
        <vt:lpwstr>_Toc297578971</vt:lpwstr>
      </vt:variant>
      <vt:variant>
        <vt:i4>1310779</vt:i4>
      </vt:variant>
      <vt:variant>
        <vt:i4>116</vt:i4>
      </vt:variant>
      <vt:variant>
        <vt:i4>0</vt:i4>
      </vt:variant>
      <vt:variant>
        <vt:i4>5</vt:i4>
      </vt:variant>
      <vt:variant>
        <vt:lpwstr/>
      </vt:variant>
      <vt:variant>
        <vt:lpwstr>_Toc297578970</vt:lpwstr>
      </vt:variant>
      <vt:variant>
        <vt:i4>1376315</vt:i4>
      </vt:variant>
      <vt:variant>
        <vt:i4>110</vt:i4>
      </vt:variant>
      <vt:variant>
        <vt:i4>0</vt:i4>
      </vt:variant>
      <vt:variant>
        <vt:i4>5</vt:i4>
      </vt:variant>
      <vt:variant>
        <vt:lpwstr/>
      </vt:variant>
      <vt:variant>
        <vt:lpwstr>_Toc297578969</vt:lpwstr>
      </vt:variant>
      <vt:variant>
        <vt:i4>1376315</vt:i4>
      </vt:variant>
      <vt:variant>
        <vt:i4>104</vt:i4>
      </vt:variant>
      <vt:variant>
        <vt:i4>0</vt:i4>
      </vt:variant>
      <vt:variant>
        <vt:i4>5</vt:i4>
      </vt:variant>
      <vt:variant>
        <vt:lpwstr/>
      </vt:variant>
      <vt:variant>
        <vt:lpwstr>_Toc297578968</vt:lpwstr>
      </vt:variant>
      <vt:variant>
        <vt:i4>1376315</vt:i4>
      </vt:variant>
      <vt:variant>
        <vt:i4>98</vt:i4>
      </vt:variant>
      <vt:variant>
        <vt:i4>0</vt:i4>
      </vt:variant>
      <vt:variant>
        <vt:i4>5</vt:i4>
      </vt:variant>
      <vt:variant>
        <vt:lpwstr/>
      </vt:variant>
      <vt:variant>
        <vt:lpwstr>_Toc297578967</vt:lpwstr>
      </vt:variant>
      <vt:variant>
        <vt:i4>1376315</vt:i4>
      </vt:variant>
      <vt:variant>
        <vt:i4>92</vt:i4>
      </vt:variant>
      <vt:variant>
        <vt:i4>0</vt:i4>
      </vt:variant>
      <vt:variant>
        <vt:i4>5</vt:i4>
      </vt:variant>
      <vt:variant>
        <vt:lpwstr/>
      </vt:variant>
      <vt:variant>
        <vt:lpwstr>_Toc297578966</vt:lpwstr>
      </vt:variant>
      <vt:variant>
        <vt:i4>1376315</vt:i4>
      </vt:variant>
      <vt:variant>
        <vt:i4>86</vt:i4>
      </vt:variant>
      <vt:variant>
        <vt:i4>0</vt:i4>
      </vt:variant>
      <vt:variant>
        <vt:i4>5</vt:i4>
      </vt:variant>
      <vt:variant>
        <vt:lpwstr/>
      </vt:variant>
      <vt:variant>
        <vt:lpwstr>_Toc297578965</vt:lpwstr>
      </vt:variant>
      <vt:variant>
        <vt:i4>1376315</vt:i4>
      </vt:variant>
      <vt:variant>
        <vt:i4>80</vt:i4>
      </vt:variant>
      <vt:variant>
        <vt:i4>0</vt:i4>
      </vt:variant>
      <vt:variant>
        <vt:i4>5</vt:i4>
      </vt:variant>
      <vt:variant>
        <vt:lpwstr/>
      </vt:variant>
      <vt:variant>
        <vt:lpwstr>_Toc297578964</vt:lpwstr>
      </vt:variant>
      <vt:variant>
        <vt:i4>1376315</vt:i4>
      </vt:variant>
      <vt:variant>
        <vt:i4>74</vt:i4>
      </vt:variant>
      <vt:variant>
        <vt:i4>0</vt:i4>
      </vt:variant>
      <vt:variant>
        <vt:i4>5</vt:i4>
      </vt:variant>
      <vt:variant>
        <vt:lpwstr/>
      </vt:variant>
      <vt:variant>
        <vt:lpwstr>_Toc297578963</vt:lpwstr>
      </vt:variant>
      <vt:variant>
        <vt:i4>1376315</vt:i4>
      </vt:variant>
      <vt:variant>
        <vt:i4>68</vt:i4>
      </vt:variant>
      <vt:variant>
        <vt:i4>0</vt:i4>
      </vt:variant>
      <vt:variant>
        <vt:i4>5</vt:i4>
      </vt:variant>
      <vt:variant>
        <vt:lpwstr/>
      </vt:variant>
      <vt:variant>
        <vt:lpwstr>_Toc297578962</vt:lpwstr>
      </vt:variant>
      <vt:variant>
        <vt:i4>1376315</vt:i4>
      </vt:variant>
      <vt:variant>
        <vt:i4>62</vt:i4>
      </vt:variant>
      <vt:variant>
        <vt:i4>0</vt:i4>
      </vt:variant>
      <vt:variant>
        <vt:i4>5</vt:i4>
      </vt:variant>
      <vt:variant>
        <vt:lpwstr/>
      </vt:variant>
      <vt:variant>
        <vt:lpwstr>_Toc297578961</vt:lpwstr>
      </vt:variant>
      <vt:variant>
        <vt:i4>1376315</vt:i4>
      </vt:variant>
      <vt:variant>
        <vt:i4>56</vt:i4>
      </vt:variant>
      <vt:variant>
        <vt:i4>0</vt:i4>
      </vt:variant>
      <vt:variant>
        <vt:i4>5</vt:i4>
      </vt:variant>
      <vt:variant>
        <vt:lpwstr/>
      </vt:variant>
      <vt:variant>
        <vt:lpwstr>_Toc297578960</vt:lpwstr>
      </vt:variant>
      <vt:variant>
        <vt:i4>1441851</vt:i4>
      </vt:variant>
      <vt:variant>
        <vt:i4>50</vt:i4>
      </vt:variant>
      <vt:variant>
        <vt:i4>0</vt:i4>
      </vt:variant>
      <vt:variant>
        <vt:i4>5</vt:i4>
      </vt:variant>
      <vt:variant>
        <vt:lpwstr/>
      </vt:variant>
      <vt:variant>
        <vt:lpwstr>_Toc297578959</vt:lpwstr>
      </vt:variant>
      <vt:variant>
        <vt:i4>1441851</vt:i4>
      </vt:variant>
      <vt:variant>
        <vt:i4>44</vt:i4>
      </vt:variant>
      <vt:variant>
        <vt:i4>0</vt:i4>
      </vt:variant>
      <vt:variant>
        <vt:i4>5</vt:i4>
      </vt:variant>
      <vt:variant>
        <vt:lpwstr/>
      </vt:variant>
      <vt:variant>
        <vt:lpwstr>_Toc297578958</vt:lpwstr>
      </vt:variant>
      <vt:variant>
        <vt:i4>1441851</vt:i4>
      </vt:variant>
      <vt:variant>
        <vt:i4>38</vt:i4>
      </vt:variant>
      <vt:variant>
        <vt:i4>0</vt:i4>
      </vt:variant>
      <vt:variant>
        <vt:i4>5</vt:i4>
      </vt:variant>
      <vt:variant>
        <vt:lpwstr/>
      </vt:variant>
      <vt:variant>
        <vt:lpwstr>_Toc297578957</vt:lpwstr>
      </vt:variant>
      <vt:variant>
        <vt:i4>1441851</vt:i4>
      </vt:variant>
      <vt:variant>
        <vt:i4>32</vt:i4>
      </vt:variant>
      <vt:variant>
        <vt:i4>0</vt:i4>
      </vt:variant>
      <vt:variant>
        <vt:i4>5</vt:i4>
      </vt:variant>
      <vt:variant>
        <vt:lpwstr/>
      </vt:variant>
      <vt:variant>
        <vt:lpwstr>_Toc297578956</vt:lpwstr>
      </vt:variant>
      <vt:variant>
        <vt:i4>1441851</vt:i4>
      </vt:variant>
      <vt:variant>
        <vt:i4>26</vt:i4>
      </vt:variant>
      <vt:variant>
        <vt:i4>0</vt:i4>
      </vt:variant>
      <vt:variant>
        <vt:i4>5</vt:i4>
      </vt:variant>
      <vt:variant>
        <vt:lpwstr/>
      </vt:variant>
      <vt:variant>
        <vt:lpwstr>_Toc297578955</vt:lpwstr>
      </vt:variant>
      <vt:variant>
        <vt:i4>1441851</vt:i4>
      </vt:variant>
      <vt:variant>
        <vt:i4>20</vt:i4>
      </vt:variant>
      <vt:variant>
        <vt:i4>0</vt:i4>
      </vt:variant>
      <vt:variant>
        <vt:i4>5</vt:i4>
      </vt:variant>
      <vt:variant>
        <vt:lpwstr/>
      </vt:variant>
      <vt:variant>
        <vt:lpwstr>_Toc297578954</vt:lpwstr>
      </vt:variant>
      <vt:variant>
        <vt:i4>1441851</vt:i4>
      </vt:variant>
      <vt:variant>
        <vt:i4>14</vt:i4>
      </vt:variant>
      <vt:variant>
        <vt:i4>0</vt:i4>
      </vt:variant>
      <vt:variant>
        <vt:i4>5</vt:i4>
      </vt:variant>
      <vt:variant>
        <vt:lpwstr/>
      </vt:variant>
      <vt:variant>
        <vt:lpwstr>_Toc297578953</vt:lpwstr>
      </vt:variant>
      <vt:variant>
        <vt:i4>1441851</vt:i4>
      </vt:variant>
      <vt:variant>
        <vt:i4>8</vt:i4>
      </vt:variant>
      <vt:variant>
        <vt:i4>0</vt:i4>
      </vt:variant>
      <vt:variant>
        <vt:i4>5</vt:i4>
      </vt:variant>
      <vt:variant>
        <vt:lpwstr/>
      </vt:variant>
      <vt:variant>
        <vt:lpwstr>_Toc297578952</vt:lpwstr>
      </vt:variant>
      <vt:variant>
        <vt:i4>1441851</vt:i4>
      </vt:variant>
      <vt:variant>
        <vt:i4>2</vt:i4>
      </vt:variant>
      <vt:variant>
        <vt:i4>0</vt:i4>
      </vt:variant>
      <vt:variant>
        <vt:i4>5</vt:i4>
      </vt:variant>
      <vt:variant>
        <vt:lpwstr/>
      </vt:variant>
      <vt:variant>
        <vt:lpwstr>_Toc297578951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Noorderdiep</dc:title>
  <dc:creator>aaltena</dc:creator>
  <cp:lastModifiedBy>altena</cp:lastModifiedBy>
  <cp:revision>4</cp:revision>
  <cp:lastPrinted>2014-03-11T09:36:00Z</cp:lastPrinted>
  <dcterms:created xsi:type="dcterms:W3CDTF">2014-03-11T10:49:00Z</dcterms:created>
  <dcterms:modified xsi:type="dcterms:W3CDTF">2014-09-16T18:08:00Z</dcterms:modified>
</cp:coreProperties>
</file>